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3F997" w14:textId="01F794AB" w:rsidR="000C6212" w:rsidRDefault="000C6212" w:rsidP="000C6212">
      <w:pPr>
        <w:pStyle w:val="3GPPHeader"/>
        <w:spacing w:after="60"/>
        <w:rPr>
          <w:sz w:val="32"/>
          <w:szCs w:val="32"/>
          <w:highlight w:val="yellow"/>
        </w:rPr>
      </w:pPr>
      <w:bookmarkStart w:id="0" w:name="_Hlk512852793"/>
      <w:r>
        <w:rPr>
          <w:lang w:val="en-US"/>
        </w:rPr>
        <w:t>3GPP TSG-RAN WG2 #10</w:t>
      </w:r>
      <w:r w:rsidR="007618CB">
        <w:rPr>
          <w:lang w:val="en-US"/>
        </w:rPr>
        <w:t>4</w:t>
      </w:r>
      <w:r>
        <w:tab/>
      </w:r>
      <w:r>
        <w:rPr>
          <w:sz w:val="32"/>
          <w:szCs w:val="32"/>
        </w:rPr>
        <w:t xml:space="preserve"> </w:t>
      </w:r>
      <w:proofErr w:type="spellStart"/>
      <w:r>
        <w:rPr>
          <w:sz w:val="32"/>
          <w:szCs w:val="32"/>
        </w:rPr>
        <w:t>TDoc</w:t>
      </w:r>
      <w:proofErr w:type="spellEnd"/>
      <w:r>
        <w:rPr>
          <w:sz w:val="32"/>
          <w:szCs w:val="32"/>
        </w:rPr>
        <w:t xml:space="preserve"> </w:t>
      </w:r>
      <w:r w:rsidR="009C4439" w:rsidRPr="009C4439">
        <w:rPr>
          <w:sz w:val="32"/>
          <w:szCs w:val="32"/>
        </w:rPr>
        <w:t>R2-1817964</w:t>
      </w:r>
      <w:bookmarkStart w:id="1" w:name="_GoBack"/>
      <w:bookmarkEnd w:id="1"/>
    </w:p>
    <w:bookmarkEnd w:id="0"/>
    <w:p w14:paraId="701AFDC7" w14:textId="77777777" w:rsidR="000C6212" w:rsidRDefault="007618CB" w:rsidP="000C6212">
      <w:pPr>
        <w:pStyle w:val="CRCoverPage"/>
        <w:outlineLvl w:val="0"/>
        <w:rPr>
          <w:b/>
          <w:noProof/>
          <w:sz w:val="24"/>
        </w:rPr>
      </w:pPr>
      <w:r>
        <w:rPr>
          <w:b/>
          <w:noProof/>
          <w:sz w:val="24"/>
        </w:rPr>
        <w:t>Spokane, USA, 12</w:t>
      </w:r>
      <w:r w:rsidRPr="00F12B1D">
        <w:rPr>
          <w:b/>
          <w:noProof/>
          <w:sz w:val="24"/>
          <w:vertAlign w:val="superscript"/>
        </w:rPr>
        <w:t>th</w:t>
      </w:r>
      <w:r>
        <w:rPr>
          <w:b/>
          <w:noProof/>
          <w:sz w:val="24"/>
        </w:rPr>
        <w:t xml:space="preserve"> – 16</w:t>
      </w:r>
      <w:r w:rsidRPr="00F12B1D">
        <w:rPr>
          <w:b/>
          <w:noProof/>
          <w:sz w:val="24"/>
          <w:vertAlign w:val="superscript"/>
        </w:rPr>
        <w:t>th</w:t>
      </w:r>
      <w:r>
        <w:rPr>
          <w:b/>
          <w:noProof/>
          <w:sz w:val="24"/>
        </w:rPr>
        <w:t xml:space="preserve"> November</w:t>
      </w:r>
      <w:r w:rsidR="000C6212">
        <w:rPr>
          <w:b/>
          <w:noProof/>
          <w:sz w:val="24"/>
        </w:rPr>
        <w:t xml:space="preserve"> 2018</w:t>
      </w:r>
    </w:p>
    <w:p w14:paraId="5686B906" w14:textId="77777777" w:rsidR="006E0754" w:rsidRPr="009E5549" w:rsidRDefault="006E0754" w:rsidP="006E0754">
      <w:pPr>
        <w:pStyle w:val="3GPPHeader"/>
      </w:pPr>
    </w:p>
    <w:p w14:paraId="0974ED3B" w14:textId="696EA4A5" w:rsidR="006E0754" w:rsidRDefault="006E0754" w:rsidP="006E0754">
      <w:pPr>
        <w:pStyle w:val="3GPPHeader"/>
        <w:rPr>
          <w:sz w:val="22"/>
          <w:szCs w:val="22"/>
          <w:lang w:val="en-US"/>
        </w:rPr>
      </w:pPr>
      <w:r>
        <w:rPr>
          <w:sz w:val="22"/>
          <w:szCs w:val="22"/>
          <w:lang w:val="en-US"/>
        </w:rPr>
        <w:t>Agenda Item:</w:t>
      </w:r>
      <w:r>
        <w:rPr>
          <w:sz w:val="22"/>
          <w:szCs w:val="22"/>
          <w:lang w:val="en-US"/>
        </w:rPr>
        <w:tab/>
      </w:r>
      <w:r w:rsidR="00EE089D" w:rsidRPr="00EE089D">
        <w:rPr>
          <w:sz w:val="22"/>
          <w:szCs w:val="22"/>
          <w:lang w:val="en-US"/>
        </w:rPr>
        <w:t>11.2.1.2</w:t>
      </w:r>
      <w:r w:rsidR="00EE089D">
        <w:tab/>
      </w:r>
    </w:p>
    <w:p w14:paraId="65BD9FF0" w14:textId="1FA09D30" w:rsidR="006E0754" w:rsidRDefault="006E0754" w:rsidP="006E0754">
      <w:pPr>
        <w:pStyle w:val="3GPPHeader"/>
        <w:rPr>
          <w:sz w:val="22"/>
          <w:szCs w:val="22"/>
        </w:rPr>
      </w:pPr>
      <w:r>
        <w:rPr>
          <w:sz w:val="22"/>
          <w:szCs w:val="22"/>
        </w:rPr>
        <w:t>Source:</w:t>
      </w:r>
      <w:r>
        <w:rPr>
          <w:sz w:val="22"/>
          <w:szCs w:val="22"/>
        </w:rPr>
        <w:tab/>
        <w:t>Ericsson</w:t>
      </w:r>
    </w:p>
    <w:p w14:paraId="36AD9A2C" w14:textId="6FBB0C55" w:rsidR="006E0754" w:rsidRDefault="006E0754" w:rsidP="006E0754">
      <w:pPr>
        <w:pStyle w:val="3GPPHeader"/>
        <w:rPr>
          <w:sz w:val="22"/>
          <w:szCs w:val="22"/>
        </w:rPr>
      </w:pPr>
      <w:r>
        <w:rPr>
          <w:sz w:val="22"/>
          <w:szCs w:val="22"/>
        </w:rPr>
        <w:t>Title:</w:t>
      </w:r>
      <w:r>
        <w:rPr>
          <w:sz w:val="22"/>
          <w:szCs w:val="22"/>
        </w:rPr>
        <w:tab/>
        <w:t xml:space="preserve">Coexistence Between </w:t>
      </w:r>
      <w:r w:rsidR="008B3E10">
        <w:rPr>
          <w:sz w:val="22"/>
          <w:szCs w:val="22"/>
        </w:rPr>
        <w:t>Configured</w:t>
      </w:r>
      <w:r w:rsidR="00155D37">
        <w:rPr>
          <w:sz w:val="22"/>
          <w:szCs w:val="22"/>
        </w:rPr>
        <w:t xml:space="preserve"> </w:t>
      </w:r>
      <w:r>
        <w:rPr>
          <w:sz w:val="22"/>
          <w:szCs w:val="22"/>
        </w:rPr>
        <w:t>and Dynamically Scheduled UL Grants</w:t>
      </w:r>
    </w:p>
    <w:p w14:paraId="3D00579C" w14:textId="77777777" w:rsidR="006E0754" w:rsidRDefault="006E0754" w:rsidP="006E0754">
      <w:pPr>
        <w:pStyle w:val="3GPPHeader"/>
        <w:rPr>
          <w:sz w:val="22"/>
          <w:szCs w:val="22"/>
        </w:rPr>
      </w:pPr>
      <w:r>
        <w:rPr>
          <w:sz w:val="22"/>
          <w:szCs w:val="22"/>
        </w:rPr>
        <w:t>Document for:</w:t>
      </w:r>
      <w:r>
        <w:rPr>
          <w:sz w:val="22"/>
          <w:szCs w:val="22"/>
        </w:rPr>
        <w:tab/>
        <w:t>Discussion, Decision</w:t>
      </w:r>
    </w:p>
    <w:p w14:paraId="676D485D" w14:textId="77777777" w:rsidR="006E0754" w:rsidRDefault="006E0754" w:rsidP="006E0754">
      <w:pPr>
        <w:pStyle w:val="Heading1"/>
        <w:numPr>
          <w:ilvl w:val="0"/>
          <w:numId w:val="22"/>
        </w:numPr>
        <w:textAlignment w:val="auto"/>
      </w:pPr>
      <w:bookmarkStart w:id="2" w:name="_Ref466049030"/>
      <w:r>
        <w:t>Introduction</w:t>
      </w:r>
      <w:bookmarkEnd w:id="2"/>
    </w:p>
    <w:p w14:paraId="667DF5AB" w14:textId="77777777" w:rsidR="002B588C" w:rsidRDefault="002B588C" w:rsidP="005F3CD1">
      <w:pPr>
        <w:rPr>
          <w:rFonts w:ascii="Times New Roman" w:hAnsi="Times New Roman"/>
          <w:lang w:eastAsia="en-US"/>
        </w:rPr>
      </w:pPr>
      <w:r>
        <w:t>At RAN1#93, below agreements have been made concerning the configured grant transmission for NR-U.</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2B588C" w:rsidRPr="002B588C" w14:paraId="6BBC79C8" w14:textId="77777777" w:rsidTr="002B588C">
        <w:trPr>
          <w:trHeight w:val="2555"/>
        </w:trPr>
        <w:tc>
          <w:tcPr>
            <w:tcW w:w="9072" w:type="dxa"/>
            <w:tcBorders>
              <w:top w:val="single" w:sz="4" w:space="0" w:color="auto"/>
              <w:left w:val="single" w:sz="4" w:space="0" w:color="auto"/>
              <w:bottom w:val="single" w:sz="4" w:space="0" w:color="auto"/>
              <w:right w:val="single" w:sz="4" w:space="0" w:color="auto"/>
            </w:tcBorders>
            <w:hideMark/>
          </w:tcPr>
          <w:p w14:paraId="094691D1" w14:textId="77777777" w:rsidR="002B588C" w:rsidRDefault="002B588C">
            <w:r>
              <w:t>The following modifications to the configured grant procedures are beneficial</w:t>
            </w:r>
          </w:p>
          <w:p w14:paraId="7354B998" w14:textId="77777777" w:rsidR="002B588C" w:rsidRPr="0009235D" w:rsidRDefault="002B588C" w:rsidP="002B588C">
            <w:pPr>
              <w:numPr>
                <w:ilvl w:val="0"/>
                <w:numId w:val="32"/>
              </w:numPr>
              <w:overflowPunct/>
              <w:autoSpaceDE/>
              <w:autoSpaceDN/>
              <w:adjustRightInd/>
              <w:spacing w:after="180"/>
              <w:jc w:val="left"/>
              <w:textAlignment w:val="auto"/>
              <w:rPr>
                <w:highlight w:val="yellow"/>
              </w:rPr>
            </w:pPr>
            <w:r w:rsidRPr="0009235D">
              <w:rPr>
                <w:highlight w:val="yellow"/>
              </w:rPr>
              <w:t>Removing dependencies of HARQ process information to the timing</w:t>
            </w:r>
          </w:p>
          <w:p w14:paraId="1460DEAD" w14:textId="77777777" w:rsidR="002B588C" w:rsidRDefault="002B588C" w:rsidP="002B588C">
            <w:pPr>
              <w:numPr>
                <w:ilvl w:val="0"/>
                <w:numId w:val="32"/>
              </w:numPr>
              <w:overflowPunct/>
              <w:autoSpaceDE/>
              <w:autoSpaceDN/>
              <w:adjustRightInd/>
              <w:spacing w:after="180"/>
              <w:jc w:val="left"/>
              <w:textAlignment w:val="auto"/>
            </w:pPr>
            <w:r>
              <w:t>Introducing UCI on PUSCH to carry HARQ process ID, NDI, RVID</w:t>
            </w:r>
          </w:p>
          <w:p w14:paraId="634B6066" w14:textId="77777777" w:rsidR="002B588C" w:rsidRDefault="002B588C" w:rsidP="002B588C">
            <w:pPr>
              <w:numPr>
                <w:ilvl w:val="0"/>
                <w:numId w:val="32"/>
              </w:numPr>
              <w:overflowPunct/>
              <w:autoSpaceDE/>
              <w:autoSpaceDN/>
              <w:adjustRightInd/>
              <w:spacing w:after="180"/>
              <w:jc w:val="left"/>
              <w:textAlignment w:val="auto"/>
            </w:pPr>
            <w:r>
              <w:t>Introducing Downlink Feedback Information (DFI) including HARQ feedback for configured grant transmission</w:t>
            </w:r>
          </w:p>
          <w:p w14:paraId="5DBE02D1" w14:textId="77777777" w:rsidR="002B588C" w:rsidRDefault="002B588C" w:rsidP="002B588C">
            <w:pPr>
              <w:numPr>
                <w:ilvl w:val="0"/>
                <w:numId w:val="32"/>
              </w:numPr>
              <w:overflowPunct/>
              <w:autoSpaceDE/>
              <w:autoSpaceDN/>
              <w:adjustRightInd/>
              <w:spacing w:after="180"/>
              <w:jc w:val="left"/>
              <w:textAlignment w:val="auto"/>
            </w:pPr>
            <w:r>
              <w:t>Increased flexibility on time domain resource allocation for the configured grant transmissions</w:t>
            </w:r>
          </w:p>
          <w:p w14:paraId="5D7EFCFE" w14:textId="77777777" w:rsidR="002B588C" w:rsidRDefault="002B588C" w:rsidP="002B588C">
            <w:pPr>
              <w:numPr>
                <w:ilvl w:val="0"/>
                <w:numId w:val="32"/>
              </w:numPr>
              <w:overflowPunct/>
              <w:autoSpaceDE/>
              <w:autoSpaceDN/>
              <w:adjustRightInd/>
              <w:spacing w:after="180"/>
              <w:jc w:val="left"/>
              <w:textAlignment w:val="auto"/>
            </w:pPr>
            <w:r w:rsidRPr="0009235D">
              <w:rPr>
                <w:highlight w:val="yellow"/>
              </w:rPr>
              <w:t>Supporting retransmissions without explicit UL grant</w:t>
            </w:r>
          </w:p>
        </w:tc>
      </w:tr>
    </w:tbl>
    <w:p w14:paraId="3898E1DF" w14:textId="77777777" w:rsidR="002B588C" w:rsidRPr="0009235D" w:rsidRDefault="002B588C" w:rsidP="006E0754">
      <w:pPr>
        <w:rPr>
          <w:lang w:val="en-US"/>
        </w:rPr>
      </w:pPr>
    </w:p>
    <w:p w14:paraId="5C1DF75C" w14:textId="233F8C1A" w:rsidR="006E0754" w:rsidRDefault="006E0754" w:rsidP="006E0754">
      <w:r>
        <w:t xml:space="preserve">In </w:t>
      </w:r>
      <w:r w:rsidR="00562E4F">
        <w:t>NR licensed</w:t>
      </w:r>
      <w:r>
        <w:t xml:space="preserve">, two different types of scheduling options are available, i.e. the dynamic/scheduled UL grants, and the </w:t>
      </w:r>
      <w:r w:rsidR="00562E4F">
        <w:t xml:space="preserve">configured </w:t>
      </w:r>
      <w:r>
        <w:t>grants (e.g. based on the SPS framework).</w:t>
      </w:r>
      <w:r w:rsidR="009D6C57">
        <w:t xml:space="preserve"> </w:t>
      </w:r>
      <w:r w:rsidR="00B851AE">
        <w:t>As specified in NR licensed</w:t>
      </w:r>
      <w:r w:rsidR="009D6C57">
        <w:t xml:space="preserve">, both scheduling options can coexist and in general the UE shall prioritize dynamic UL grant. However, in some cases due to the nature of </w:t>
      </w:r>
      <w:r w:rsidR="007F1716">
        <w:t xml:space="preserve">configured grant </w:t>
      </w:r>
      <w:r w:rsidR="009D6C57">
        <w:t xml:space="preserve">scheme, race conditions between </w:t>
      </w:r>
      <w:r w:rsidR="007F1716">
        <w:t xml:space="preserve">a </w:t>
      </w:r>
      <w:r w:rsidR="009D6C57">
        <w:t xml:space="preserve">dynamic UL grant and </w:t>
      </w:r>
      <w:r w:rsidR="007F1716">
        <w:t xml:space="preserve">a </w:t>
      </w:r>
      <w:r w:rsidR="009D6C57">
        <w:t xml:space="preserve">configured </w:t>
      </w:r>
      <w:r w:rsidR="007F1716">
        <w:t xml:space="preserve">grant </w:t>
      </w:r>
      <w:r w:rsidR="009D6C57">
        <w:t xml:space="preserve">may occur. </w:t>
      </w:r>
      <w:r w:rsidR="00B62FCB">
        <w:t xml:space="preserve">According to RAN1 agreements highlighted above, </w:t>
      </w:r>
      <w:r w:rsidR="009D6C57">
        <w:t xml:space="preserve">in </w:t>
      </w:r>
      <w:r w:rsidR="005A6E4A">
        <w:t xml:space="preserve">configured grant </w:t>
      </w:r>
      <w:r w:rsidR="009D6C57">
        <w:t xml:space="preserve">there is </w:t>
      </w:r>
      <w:r w:rsidR="005F3CD1">
        <w:t xml:space="preserve">no </w:t>
      </w:r>
      <w:r w:rsidR="009D6C57">
        <w:t xml:space="preserve">association between HARQ ID and </w:t>
      </w:r>
      <w:r w:rsidR="00B62FCB">
        <w:t>the timing</w:t>
      </w:r>
      <w:r w:rsidR="009D6C57">
        <w:t xml:space="preserve">, which implies that the </w:t>
      </w:r>
      <w:proofErr w:type="spellStart"/>
      <w:r w:rsidR="007C68D5">
        <w:t>g</w:t>
      </w:r>
      <w:r w:rsidR="009D6C57">
        <w:t>NB</w:t>
      </w:r>
      <w:proofErr w:type="spellEnd"/>
      <w:r w:rsidR="009D6C57">
        <w:t xml:space="preserve"> may provide a dynamic UL grant to schedule a certain HARQ process, while the UE has already started </w:t>
      </w:r>
      <w:r w:rsidR="001D165A">
        <w:t xml:space="preserve">preparing </w:t>
      </w:r>
      <w:r w:rsidR="007C68D5">
        <w:t xml:space="preserve">a configured </w:t>
      </w:r>
      <w:r w:rsidR="001D165A">
        <w:t xml:space="preserve">transmission for the same HARQ process. Or, similarly at the time of reception of dynamic UL grant, the UE has already performed a </w:t>
      </w:r>
      <w:r w:rsidR="0043149A">
        <w:t xml:space="preserve">configured </w:t>
      </w:r>
      <w:r w:rsidR="001D165A">
        <w:t>transmission for the same HARQ process.</w:t>
      </w:r>
    </w:p>
    <w:p w14:paraId="6B2B40E9" w14:textId="454B034C" w:rsidR="006E0754" w:rsidRDefault="001D165A" w:rsidP="006E0754">
      <w:r>
        <w:t>However, in our understanding, not handling such issue might lead to spurious UE (re)transmissions which just increase interference in the unlicensed spectrum and UE battery consumption.</w:t>
      </w:r>
    </w:p>
    <w:p w14:paraId="7566090D" w14:textId="77777777" w:rsidR="006E0754" w:rsidRDefault="006E0754" w:rsidP="006E0754">
      <w:pPr>
        <w:pStyle w:val="Heading1"/>
        <w:numPr>
          <w:ilvl w:val="0"/>
          <w:numId w:val="22"/>
        </w:numPr>
        <w:textAlignment w:val="auto"/>
      </w:pPr>
      <w:bookmarkStart w:id="3" w:name="_Ref458784108"/>
      <w:bookmarkStart w:id="4" w:name="_Ref458381469"/>
      <w:r>
        <w:t>Discussion</w:t>
      </w:r>
      <w:bookmarkEnd w:id="3"/>
    </w:p>
    <w:p w14:paraId="667632D4" w14:textId="7F559174" w:rsidR="006E0754" w:rsidRDefault="00054EB4" w:rsidP="006E0754">
      <w:r>
        <w:t xml:space="preserve">IN NR-U configured </w:t>
      </w:r>
      <w:r w:rsidR="0039689F">
        <w:t>grant-based</w:t>
      </w:r>
      <w:r>
        <w:t xml:space="preserve"> transmission</w:t>
      </w:r>
      <w:r w:rsidR="00F22678">
        <w:t>,</w:t>
      </w:r>
      <w:r w:rsidR="006E0754">
        <w:t xml:space="preserve"> the decision of which HARQ ID to process in a certain TTI is left to the UE. This implies that the network is not aware of which HARQ ID, the UE intends to transmit on a given TTI when </w:t>
      </w:r>
      <w:r w:rsidR="00627012">
        <w:t xml:space="preserve">a configured grant </w:t>
      </w:r>
      <w:r w:rsidR="006E0754">
        <w:t xml:space="preserve">is used. Therefore, it might happen that the </w:t>
      </w:r>
      <w:proofErr w:type="spellStart"/>
      <w:r w:rsidR="00DC2EF0">
        <w:t>gNB</w:t>
      </w:r>
      <w:proofErr w:type="spellEnd"/>
      <w:r w:rsidR="00DC2EF0">
        <w:t xml:space="preserve"> </w:t>
      </w:r>
      <w:r w:rsidR="006E0754">
        <w:t>dynamically schedules a certain HARQ ID while the UE is preparing or just recently performed the (re)transmission of data</w:t>
      </w:r>
      <w:r w:rsidR="000C08CE">
        <w:t xml:space="preserve"> with a configured grant and</w:t>
      </w:r>
      <w:r w:rsidR="006E0754">
        <w:t xml:space="preserve"> associated to the same HARQ ID. </w:t>
      </w:r>
    </w:p>
    <w:p w14:paraId="5F88D9A3" w14:textId="3F591CDF" w:rsidR="006E0754" w:rsidRDefault="006E0754" w:rsidP="006E0754">
      <w:r>
        <w:t xml:space="preserve">In case the </w:t>
      </w:r>
      <w:proofErr w:type="spellStart"/>
      <w:r w:rsidR="00CF43CB">
        <w:t>gNB</w:t>
      </w:r>
      <w:proofErr w:type="spellEnd"/>
      <w:r w:rsidR="00CF43CB">
        <w:t xml:space="preserve"> </w:t>
      </w:r>
      <w:r>
        <w:t xml:space="preserve">provides a dynamic grant for transmitting a certain HARQ ID exactly in the same TTI in which the UE intends to transmit this HARQ ID </w:t>
      </w:r>
      <w:r w:rsidR="005F6EC0">
        <w:t>with a configured grant</w:t>
      </w:r>
      <w:r>
        <w:t xml:space="preserve">, the UE should prioritize the dynamic scheduling assignment as </w:t>
      </w:r>
      <w:r w:rsidR="00D103C7">
        <w:t>in NR licensed</w:t>
      </w:r>
      <w:r>
        <w:t>.</w:t>
      </w:r>
    </w:p>
    <w:p w14:paraId="20122E44" w14:textId="367222DF" w:rsidR="006E0754" w:rsidRDefault="00A71F6E" w:rsidP="00E41F89">
      <w:pPr>
        <w:pStyle w:val="Proposal"/>
      </w:pPr>
      <w:bookmarkStart w:id="5" w:name="_Toc528708916"/>
      <w:bookmarkStart w:id="6" w:name="_Toc528750024"/>
      <w:bookmarkStart w:id="7" w:name="_Toc528750093"/>
      <w:bookmarkStart w:id="8" w:name="_Toc528750100"/>
      <w:r>
        <w:t xml:space="preserve">As in NR licensed, the UE </w:t>
      </w:r>
      <w:r w:rsidR="00E41F89">
        <w:t xml:space="preserve">prioritizes dynamically </w:t>
      </w:r>
      <w:r>
        <w:t xml:space="preserve">scheduled UL transmission when </w:t>
      </w:r>
      <w:r w:rsidR="00E41F89">
        <w:t xml:space="preserve">that </w:t>
      </w:r>
      <w:r w:rsidR="00A05BBD">
        <w:t>occurs</w:t>
      </w:r>
      <w:r w:rsidR="00E41F89">
        <w:t xml:space="preserve"> </w:t>
      </w:r>
      <w:r>
        <w:t>in the same TTI/slot as a configured UL grant</w:t>
      </w:r>
      <w:r w:rsidR="00E41F89">
        <w:t>.</w:t>
      </w:r>
      <w:bookmarkEnd w:id="5"/>
      <w:bookmarkEnd w:id="6"/>
      <w:bookmarkEnd w:id="7"/>
      <w:bookmarkEnd w:id="8"/>
    </w:p>
    <w:p w14:paraId="74859754" w14:textId="16407B95" w:rsidR="006E0754" w:rsidRDefault="00962498" w:rsidP="006E0754">
      <w:proofErr w:type="gramStart"/>
      <w:r>
        <w:lastRenderedPageBreak/>
        <w:t>Assuming that</w:t>
      </w:r>
      <w:proofErr w:type="gramEnd"/>
      <w:r>
        <w:t xml:space="preserve"> dynamically scheduled UL transmissions can be performed while a UE is configured with UL grant, we believe that it should be discussed how such two UL transmission schemes can coexiste</w:t>
      </w:r>
      <w:r w:rsidR="00F02F74">
        <w:t>nce</w:t>
      </w:r>
      <w:r>
        <w:t xml:space="preserve">. </w:t>
      </w:r>
      <w:proofErr w:type="gramStart"/>
      <w:r>
        <w:t>In particular</w:t>
      </w:r>
      <w:r w:rsidR="006E0754">
        <w:t xml:space="preserve">, </w:t>
      </w:r>
      <w:r>
        <w:t>in</w:t>
      </w:r>
      <w:proofErr w:type="gramEnd"/>
      <w:r>
        <w:t xml:space="preserve"> our understanding</w:t>
      </w:r>
      <w:r w:rsidR="006E0754">
        <w:t xml:space="preserve">, coexistence issues between </w:t>
      </w:r>
      <w:r w:rsidR="00E637D2">
        <w:t xml:space="preserve">a configured grant </w:t>
      </w:r>
      <w:r w:rsidR="006E0754">
        <w:t xml:space="preserve">and </w:t>
      </w:r>
      <w:r w:rsidR="00E637D2">
        <w:t xml:space="preserve">a </w:t>
      </w:r>
      <w:r w:rsidR="006E0754">
        <w:t>dynamically scheduled grant for the same HARQ process may arise in some cases</w:t>
      </w:r>
      <w:r w:rsidR="00D917C9">
        <w:t xml:space="preserve">, as also explained in </w:t>
      </w:r>
      <w:r w:rsidR="00D917C9">
        <w:fldChar w:fldCharType="begin"/>
      </w:r>
      <w:r w:rsidR="00D917C9">
        <w:instrText xml:space="preserve"> REF _Ref528675373 \r \h </w:instrText>
      </w:r>
      <w:r w:rsidR="00D917C9">
        <w:fldChar w:fldCharType="separate"/>
      </w:r>
      <w:r w:rsidR="00467604">
        <w:t>[1]</w:t>
      </w:r>
      <w:r w:rsidR="00D917C9">
        <w:fldChar w:fldCharType="end"/>
      </w:r>
      <w:r w:rsidR="006E0754">
        <w:t xml:space="preserve">. Examples are illustrated in </w:t>
      </w:r>
      <w:r w:rsidR="006E0754">
        <w:fldChar w:fldCharType="begin"/>
      </w:r>
      <w:r w:rsidR="006E0754">
        <w:instrText xml:space="preserve"> REF _Ref497301364 </w:instrText>
      </w:r>
      <w:r w:rsidR="006E0754">
        <w:fldChar w:fldCharType="separate"/>
      </w:r>
      <w:r w:rsidR="00467604">
        <w:t xml:space="preserve">Figure </w:t>
      </w:r>
      <w:r w:rsidR="00467604">
        <w:rPr>
          <w:noProof/>
        </w:rPr>
        <w:t>1</w:t>
      </w:r>
      <w:r w:rsidR="006E0754">
        <w:fldChar w:fldCharType="end"/>
      </w:r>
      <w:r w:rsidR="006E0754">
        <w:t xml:space="preserve"> and summarized in the following:</w:t>
      </w:r>
    </w:p>
    <w:p w14:paraId="440B6D4C" w14:textId="17677877" w:rsidR="006E0754" w:rsidRDefault="006E0754" w:rsidP="006E0754">
      <w:pPr>
        <w:numPr>
          <w:ilvl w:val="0"/>
          <w:numId w:val="28"/>
        </w:numPr>
        <w:textAlignment w:val="auto"/>
      </w:pPr>
      <w:r>
        <w:rPr>
          <w:u w:val="single"/>
        </w:rPr>
        <w:t>Scenario 1</w:t>
      </w:r>
      <w:r>
        <w:t xml:space="preserve">: The </w:t>
      </w:r>
      <w:proofErr w:type="spellStart"/>
      <w:r w:rsidR="00E637D2">
        <w:t>g</w:t>
      </w:r>
      <w:r>
        <w:t>NB</w:t>
      </w:r>
      <w:proofErr w:type="spellEnd"/>
      <w:r>
        <w:t xml:space="preserve"> dynamically schedules a certain HARQ ID while the UE has already started the preparation of a transmission</w:t>
      </w:r>
      <w:r w:rsidR="00517947">
        <w:t xml:space="preserve"> with a configured grant</w:t>
      </w:r>
      <w:r>
        <w:t xml:space="preserve"> for the same HARQ ID which should occur at </w:t>
      </w:r>
      <w:r w:rsidR="00DE1333">
        <w:t xml:space="preserve">slot </w:t>
      </w:r>
      <w:r>
        <w:rPr>
          <w:i/>
        </w:rPr>
        <w:t>n</w:t>
      </w:r>
      <w:r>
        <w:t xml:space="preserve">. In this case, the dynamic grant over PDCCH is received just </w:t>
      </w:r>
      <w:r w:rsidR="0052103C">
        <w:t>a short time</w:t>
      </w:r>
      <w:r w:rsidR="005221E4">
        <w:t xml:space="preserve"> </w:t>
      </w:r>
      <w:r>
        <w:t xml:space="preserve">(e.g. </w:t>
      </w:r>
      <w:r w:rsidR="00DC5F97">
        <w:t xml:space="preserve">2 slots </w:t>
      </w:r>
      <w:r>
        <w:t xml:space="preserve">in </w:t>
      </w:r>
      <w:r>
        <w:fldChar w:fldCharType="begin"/>
      </w:r>
      <w:r>
        <w:instrText xml:space="preserve"> REF _Ref497301364 </w:instrText>
      </w:r>
      <w:r>
        <w:fldChar w:fldCharType="separate"/>
      </w:r>
      <w:r w:rsidR="00467604">
        <w:t xml:space="preserve">Figure </w:t>
      </w:r>
      <w:r w:rsidR="00467604">
        <w:rPr>
          <w:noProof/>
        </w:rPr>
        <w:t>1</w:t>
      </w:r>
      <w:r>
        <w:fldChar w:fldCharType="end"/>
      </w:r>
      <w:r>
        <w:t>) before the planned transmission</w:t>
      </w:r>
      <w:r w:rsidR="00137994">
        <w:t xml:space="preserve"> with the configured grant</w:t>
      </w:r>
      <w:r>
        <w:t xml:space="preserve">. At this point in time, the UE might not be able to interrupt the preparation of the </w:t>
      </w:r>
      <w:r w:rsidR="00857D91">
        <w:t xml:space="preserve">planned </w:t>
      </w:r>
      <w:r>
        <w:t xml:space="preserve">transmission </w:t>
      </w:r>
      <w:r w:rsidR="004932A0">
        <w:t xml:space="preserve">with the configured grant </w:t>
      </w:r>
      <w:r>
        <w:t xml:space="preserve">at </w:t>
      </w:r>
      <w:r w:rsidR="00282928">
        <w:t xml:space="preserve">slot </w:t>
      </w:r>
      <w:r>
        <w:rPr>
          <w:i/>
        </w:rPr>
        <w:t>n</w:t>
      </w:r>
      <w:r>
        <w:t>. The UE could certainly perform both the transmission</w:t>
      </w:r>
      <w:r w:rsidR="00DC7FE6">
        <w:t xml:space="preserve"> with configured grant</w:t>
      </w:r>
      <w:r>
        <w:t xml:space="preserve"> at </w:t>
      </w:r>
      <w:r w:rsidR="00857D91">
        <w:t xml:space="preserve">slot </w:t>
      </w:r>
      <w:r>
        <w:rPr>
          <w:i/>
        </w:rPr>
        <w:t>n</w:t>
      </w:r>
      <w:r>
        <w:t xml:space="preserve"> and the scheduled UL transmission at </w:t>
      </w:r>
      <w:r w:rsidR="00857D91">
        <w:t xml:space="preserve">slot </w:t>
      </w:r>
      <w:r>
        <w:rPr>
          <w:i/>
        </w:rPr>
        <w:t>n+2</w:t>
      </w:r>
      <w:r>
        <w:t>. However, the benefit of performing both transmissions so close in time for the same HARQ process is arguable. It can speed up and facilitate the correct decoding of the HARQ process, but it would also increase the overhead which is in general not desired, especially in the unlicensed spectrum.</w:t>
      </w:r>
    </w:p>
    <w:p w14:paraId="056CD926" w14:textId="3FCCBD1E" w:rsidR="006E0754" w:rsidRDefault="006E0754" w:rsidP="006E0754">
      <w:pPr>
        <w:numPr>
          <w:ilvl w:val="0"/>
          <w:numId w:val="28"/>
        </w:numPr>
        <w:textAlignment w:val="auto"/>
      </w:pPr>
      <w:r>
        <w:rPr>
          <w:u w:val="single"/>
        </w:rPr>
        <w:t>Scenario 2</w:t>
      </w:r>
      <w:r>
        <w:t xml:space="preserve">: The </w:t>
      </w:r>
      <w:proofErr w:type="spellStart"/>
      <w:r w:rsidR="0043433F">
        <w:t>gNB</w:t>
      </w:r>
      <w:proofErr w:type="spellEnd"/>
      <w:r w:rsidR="0043433F">
        <w:t xml:space="preserve"> </w:t>
      </w:r>
      <w:r>
        <w:t>dynamically schedules a certain HARQ ID in the same TTI</w:t>
      </w:r>
      <w:r w:rsidR="00213896">
        <w:t>/slot</w:t>
      </w:r>
      <w:r>
        <w:t xml:space="preserve"> or just </w:t>
      </w:r>
      <w:r w:rsidR="007E7511">
        <w:t>a short time</w:t>
      </w:r>
      <w:r>
        <w:t xml:space="preserve"> (e.g. </w:t>
      </w:r>
      <w:r w:rsidR="0047737B">
        <w:t xml:space="preserve">1 slot </w:t>
      </w:r>
      <w:r>
        <w:t xml:space="preserve">in in </w:t>
      </w:r>
      <w:r>
        <w:fldChar w:fldCharType="begin"/>
      </w:r>
      <w:r>
        <w:instrText xml:space="preserve"> REF _Ref497301364 </w:instrText>
      </w:r>
      <w:r>
        <w:fldChar w:fldCharType="separate"/>
      </w:r>
      <w:r w:rsidR="00467604">
        <w:t xml:space="preserve">Figure </w:t>
      </w:r>
      <w:r w:rsidR="00467604">
        <w:rPr>
          <w:noProof/>
        </w:rPr>
        <w:t>1</w:t>
      </w:r>
      <w:r>
        <w:fldChar w:fldCharType="end"/>
      </w:r>
      <w:r>
        <w:t>) after a performed transmission</w:t>
      </w:r>
      <w:r w:rsidR="000467F0">
        <w:t xml:space="preserve"> with a configured grant</w:t>
      </w:r>
      <w:r>
        <w:t xml:space="preserve">. In this case, the UL grant might be sent by the </w:t>
      </w:r>
      <w:proofErr w:type="spellStart"/>
      <w:r w:rsidR="0040179B">
        <w:t>g</w:t>
      </w:r>
      <w:r>
        <w:t>NB</w:t>
      </w:r>
      <w:proofErr w:type="spellEnd"/>
      <w:r>
        <w:t xml:space="preserve"> before the </w:t>
      </w:r>
      <w:proofErr w:type="spellStart"/>
      <w:r w:rsidR="0040179B">
        <w:t>g</w:t>
      </w:r>
      <w:r>
        <w:t>NB</w:t>
      </w:r>
      <w:proofErr w:type="spellEnd"/>
      <w:r>
        <w:t xml:space="preserve"> has been </w:t>
      </w:r>
      <w:proofErr w:type="gramStart"/>
      <w:r>
        <w:t>really able</w:t>
      </w:r>
      <w:proofErr w:type="gramEnd"/>
      <w:r>
        <w:t xml:space="preserve"> to process the received transmission</w:t>
      </w:r>
      <w:r w:rsidR="003E035E">
        <w:t xml:space="preserve"> with </w:t>
      </w:r>
      <w:r w:rsidR="00375684">
        <w:t xml:space="preserve">the </w:t>
      </w:r>
      <w:r w:rsidR="003E035E">
        <w:t>configured grant</w:t>
      </w:r>
      <w:r>
        <w:t>. As for the scenario 1, the UE can certainly transmit both the data</w:t>
      </w:r>
      <w:r w:rsidR="00C607F7">
        <w:t xml:space="preserve"> with </w:t>
      </w:r>
      <w:r w:rsidR="00375684">
        <w:t xml:space="preserve">the </w:t>
      </w:r>
      <w:r w:rsidR="00C607F7">
        <w:t>configured grant</w:t>
      </w:r>
      <w:r>
        <w:t xml:space="preserve"> and the scheduled UL data, but the benefit of that is arguable given the additional overhead.</w:t>
      </w:r>
    </w:p>
    <w:p w14:paraId="3BD346CB" w14:textId="77777777" w:rsidR="006E0754" w:rsidRDefault="006E0754" w:rsidP="006E0754">
      <w:pPr>
        <w:keepNext/>
        <w:jc w:val="center"/>
      </w:pPr>
      <w:r>
        <w:object w:dxaOrig="7770" w:dyaOrig="5700" w14:anchorId="74265A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5pt;height:285pt" o:ole="">
            <v:imagedata r:id="rId14" o:title=""/>
          </v:shape>
          <o:OLEObject Type="Embed" ProgID="Visio.Drawing.15" ShapeID="_x0000_i1025" DrawAspect="Content" ObjectID="_1602629623" r:id="rId15"/>
        </w:object>
      </w:r>
    </w:p>
    <w:p w14:paraId="14BF9326" w14:textId="2B45135F" w:rsidR="006E0754" w:rsidRDefault="006E0754" w:rsidP="006E0754">
      <w:pPr>
        <w:pStyle w:val="Caption"/>
      </w:pPr>
      <w:bookmarkStart w:id="9" w:name="_Ref497301364"/>
      <w:r>
        <w:t xml:space="preserve">Figure </w:t>
      </w:r>
      <w:r>
        <w:fldChar w:fldCharType="begin"/>
      </w:r>
      <w:r>
        <w:instrText xml:space="preserve"> SEQ Figure \* ARABIC </w:instrText>
      </w:r>
      <w:r>
        <w:fldChar w:fldCharType="separate"/>
      </w:r>
      <w:r w:rsidR="00467604">
        <w:rPr>
          <w:noProof/>
        </w:rPr>
        <w:t>1</w:t>
      </w:r>
      <w:r>
        <w:fldChar w:fldCharType="end"/>
      </w:r>
      <w:bookmarkEnd w:id="9"/>
      <w:r>
        <w:t xml:space="preserve">: Coexistence issues between </w:t>
      </w:r>
      <w:r w:rsidR="0067587D">
        <w:t xml:space="preserve">configured grants </w:t>
      </w:r>
      <w:r>
        <w:t>and dynamically scheduled UL grants for the same HARQ process.</w:t>
      </w:r>
    </w:p>
    <w:p w14:paraId="147CDB6B" w14:textId="45B25B8C" w:rsidR="006E0754" w:rsidRDefault="006E0754" w:rsidP="006E0754">
      <w:r>
        <w:t>Given the above considerations</w:t>
      </w:r>
      <w:r w:rsidR="00E214C6">
        <w:t>,</w:t>
      </w:r>
      <w:r>
        <w:t xml:space="preserve"> we observe the following:</w:t>
      </w:r>
    </w:p>
    <w:p w14:paraId="14FA5DB5" w14:textId="0F4A77FA" w:rsidR="006E0754" w:rsidRDefault="006E0754" w:rsidP="006E0754">
      <w:pPr>
        <w:pStyle w:val="Observation"/>
        <w:numPr>
          <w:ilvl w:val="0"/>
          <w:numId w:val="25"/>
        </w:numPr>
        <w:ind w:left="1701" w:hanging="1701"/>
        <w:textAlignment w:val="auto"/>
      </w:pPr>
      <w:bookmarkStart w:id="10" w:name="_Toc510715019"/>
      <w:bookmarkStart w:id="11" w:name="_Toc510634442"/>
      <w:bookmarkStart w:id="12" w:name="_Toc506479226"/>
      <w:bookmarkStart w:id="13" w:name="_Toc506479203"/>
      <w:bookmarkStart w:id="14" w:name="_Toc506240841"/>
      <w:bookmarkStart w:id="15" w:name="_Toc505788628"/>
      <w:bookmarkStart w:id="16" w:name="_Toc498627805"/>
      <w:bookmarkStart w:id="17" w:name="_Toc498627780"/>
      <w:bookmarkStart w:id="18" w:name="_Toc498333532"/>
      <w:bookmarkStart w:id="19" w:name="_Toc497381060"/>
      <w:bookmarkStart w:id="20" w:name="_Ref497309234"/>
      <w:bookmarkStart w:id="21" w:name="_Toc513460280"/>
      <w:bookmarkStart w:id="22" w:name="_Toc513553598"/>
      <w:bookmarkStart w:id="23" w:name="_Toc513553634"/>
      <w:bookmarkStart w:id="24" w:name="_Toc521316984"/>
      <w:bookmarkStart w:id="25" w:name="_Toc521325396"/>
      <w:bookmarkStart w:id="26" w:name="_Toc521327817"/>
      <w:bookmarkStart w:id="27" w:name="_Toc521327825"/>
      <w:bookmarkStart w:id="28" w:name="_Toc521486741"/>
      <w:bookmarkStart w:id="29" w:name="_Toc521486757"/>
      <w:bookmarkStart w:id="30" w:name="_Toc521597471"/>
      <w:bookmarkStart w:id="31" w:name="_Toc521599541"/>
      <w:bookmarkStart w:id="32" w:name="_Toc521604697"/>
      <w:bookmarkStart w:id="33" w:name="_Toc525316120"/>
      <w:bookmarkStart w:id="34" w:name="_Toc525317043"/>
      <w:bookmarkStart w:id="35" w:name="_Toc525850856"/>
      <w:bookmarkStart w:id="36" w:name="_Toc528750098"/>
      <w:r>
        <w:t xml:space="preserve">When </w:t>
      </w:r>
      <w:r w:rsidR="006208D3">
        <w:t>a configured grant</w:t>
      </w:r>
      <w:r>
        <w:t xml:space="preserve"> is configured, the HARQ process that the UE will transmit on a certain TTI</w:t>
      </w:r>
      <w:r w:rsidR="00311ACE">
        <w:t>/slot</w:t>
      </w:r>
      <w:r>
        <w:t xml:space="preserve"> is not known by the </w:t>
      </w:r>
      <w:proofErr w:type="spellStart"/>
      <w:r w:rsidR="001520EE">
        <w:t>g</w:t>
      </w:r>
      <w:r>
        <w:t>NB</w:t>
      </w:r>
      <w:proofErr w:type="spellEnd"/>
      <w:r>
        <w:t xml:space="preserve">. As such, it can happen that the </w:t>
      </w:r>
      <w:proofErr w:type="spellStart"/>
      <w:r w:rsidR="006208D3">
        <w:t>g</w:t>
      </w:r>
      <w:r>
        <w:t>NB</w:t>
      </w:r>
      <w:proofErr w:type="spellEnd"/>
      <w:r>
        <w:t xml:space="preserve"> provides a DCI with UL grant for an HARQ process just </w:t>
      </w:r>
      <w:r w:rsidR="008B28DE">
        <w:t>a short time</w:t>
      </w:r>
      <w:r>
        <w:t xml:space="preserve"> before or after the </w:t>
      </w:r>
      <w:r w:rsidR="001A0F6F">
        <w:t xml:space="preserve">slot </w:t>
      </w:r>
      <w:r>
        <w:t>in which the UE intends to perform a transmission</w:t>
      </w:r>
      <w:r w:rsidR="000D3559">
        <w:t xml:space="preserve"> with a configured grant</w:t>
      </w:r>
      <w:r>
        <w:t xml:space="preserve"> for the same HARQ process.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t xml:space="preserve"> </w:t>
      </w:r>
    </w:p>
    <w:p w14:paraId="63E9A751" w14:textId="30DC27D2" w:rsidR="006E0754" w:rsidRDefault="006E0754" w:rsidP="002C17A7">
      <w:pPr>
        <w:pStyle w:val="Observation"/>
        <w:numPr>
          <w:ilvl w:val="0"/>
          <w:numId w:val="25"/>
        </w:numPr>
        <w:ind w:left="1701" w:hanging="1701"/>
        <w:textAlignment w:val="auto"/>
      </w:pPr>
      <w:bookmarkStart w:id="37" w:name="_Toc510715020"/>
      <w:bookmarkStart w:id="38" w:name="_Toc510634443"/>
      <w:bookmarkStart w:id="39" w:name="_Toc506479227"/>
      <w:bookmarkStart w:id="40" w:name="_Toc506479204"/>
      <w:bookmarkStart w:id="41" w:name="_Toc506240842"/>
      <w:bookmarkStart w:id="42" w:name="_Toc505788629"/>
      <w:bookmarkStart w:id="43" w:name="_Toc498627806"/>
      <w:bookmarkStart w:id="44" w:name="_Toc498627781"/>
      <w:bookmarkStart w:id="45" w:name="_Toc498333533"/>
      <w:bookmarkStart w:id="46" w:name="_Toc497381061"/>
      <w:bookmarkStart w:id="47" w:name="_Ref497309236"/>
      <w:bookmarkStart w:id="48" w:name="_Toc513460281"/>
      <w:bookmarkStart w:id="49" w:name="_Toc513553599"/>
      <w:bookmarkStart w:id="50" w:name="_Toc513553635"/>
      <w:bookmarkStart w:id="51" w:name="_Toc521316985"/>
      <w:bookmarkStart w:id="52" w:name="_Toc521325397"/>
      <w:bookmarkStart w:id="53" w:name="_Toc521327818"/>
      <w:bookmarkStart w:id="54" w:name="_Toc521327826"/>
      <w:bookmarkStart w:id="55" w:name="_Toc521486742"/>
      <w:bookmarkStart w:id="56" w:name="_Toc521486758"/>
      <w:bookmarkStart w:id="57" w:name="_Toc521597472"/>
      <w:bookmarkStart w:id="58" w:name="_Toc521599542"/>
      <w:bookmarkStart w:id="59" w:name="_Toc521604698"/>
      <w:bookmarkStart w:id="60" w:name="_Toc525316121"/>
      <w:bookmarkStart w:id="61" w:name="_Toc525317044"/>
      <w:bookmarkStart w:id="62" w:name="_Toc525850857"/>
      <w:bookmarkStart w:id="63" w:name="_Toc528750099"/>
      <w:r>
        <w:t>Performing both a transmission</w:t>
      </w:r>
      <w:r w:rsidR="00A8779D">
        <w:t xml:space="preserve"> with a configured grant</w:t>
      </w:r>
      <w:r>
        <w:t xml:space="preserve"> and a scheduled UL transmission for the same HARQ process very close in time </w:t>
      </w:r>
      <w:r w:rsidR="008B7E63">
        <w:t xml:space="preserve">unnecessarily </w:t>
      </w:r>
      <w:r>
        <w:t>increases the overhead which is not desirable especially in the unlicensed spectrum.</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5C4C1F8" w14:textId="5C99E1A5" w:rsidR="006E0754" w:rsidRDefault="006E0754" w:rsidP="006E0754">
      <w:r>
        <w:lastRenderedPageBreak/>
        <w:t xml:space="preserve">In order to take into account both the </w:t>
      </w:r>
      <w:proofErr w:type="spellStart"/>
      <w:r w:rsidR="00E47701">
        <w:t>g</w:t>
      </w:r>
      <w:r>
        <w:t>NB</w:t>
      </w:r>
      <w:proofErr w:type="spellEnd"/>
      <w:r>
        <w:t xml:space="preserve"> scheduling flexibility and the possible coexistence issue between </w:t>
      </w:r>
      <w:r w:rsidR="00172772">
        <w:t xml:space="preserve">configured grant </w:t>
      </w:r>
      <w:r>
        <w:t xml:space="preserve">and dynamic grant as highlighted in </w:t>
      </w:r>
      <w:r>
        <w:fldChar w:fldCharType="begin"/>
      </w:r>
      <w:r>
        <w:instrText xml:space="preserve"> REF _Ref497309234 \n </w:instrText>
      </w:r>
      <w:r>
        <w:fldChar w:fldCharType="separate"/>
      </w:r>
      <w:r w:rsidR="00467604">
        <w:t>Observation 1</w:t>
      </w:r>
      <w:r>
        <w:fldChar w:fldCharType="end"/>
      </w:r>
      <w:r>
        <w:t xml:space="preserve"> and </w:t>
      </w:r>
      <w:r>
        <w:fldChar w:fldCharType="begin"/>
      </w:r>
      <w:r>
        <w:instrText xml:space="preserve"> REF _Ref497309236 \n </w:instrText>
      </w:r>
      <w:r>
        <w:fldChar w:fldCharType="separate"/>
      </w:r>
      <w:r w:rsidR="00467604">
        <w:t>Observation 2</w:t>
      </w:r>
      <w:r>
        <w:fldChar w:fldCharType="end"/>
      </w:r>
      <w:r>
        <w:t>,</w:t>
      </w:r>
      <w:r w:rsidR="00A4767F">
        <w:t xml:space="preserve"> </w:t>
      </w:r>
      <w:r w:rsidR="00056205">
        <w:t>it is necessary for RAN2 to discuss the different coexistence scenarios such as described in above example, between scheduled grant and configured grant to ensure consistence UE behaviours</w:t>
      </w:r>
      <w:r w:rsidR="0033207A">
        <w:t xml:space="preserve"> and reduce the overhead and interference of spurious (re)transmissions</w:t>
      </w:r>
      <w:r>
        <w:t>.</w:t>
      </w:r>
      <w:r w:rsidR="003F7346">
        <w:t xml:space="preserve"> </w:t>
      </w:r>
    </w:p>
    <w:p w14:paraId="0F17F774" w14:textId="68029029" w:rsidR="00857A1A" w:rsidRDefault="00C1489C" w:rsidP="00060152">
      <w:pPr>
        <w:pStyle w:val="Proposal"/>
      </w:pPr>
      <w:bookmarkStart w:id="64" w:name="_Toc528612350"/>
      <w:bookmarkStart w:id="65" w:name="_Toc528612351"/>
      <w:bookmarkStart w:id="66" w:name="_Toc528612352"/>
      <w:bookmarkStart w:id="67" w:name="_Toc528612353"/>
      <w:bookmarkStart w:id="68" w:name="_Toc528612354"/>
      <w:bookmarkStart w:id="69" w:name="_Toc528612355"/>
      <w:bookmarkStart w:id="70" w:name="_Toc528612356"/>
      <w:bookmarkStart w:id="71" w:name="_Toc528612357"/>
      <w:bookmarkStart w:id="72" w:name="_Toc528612358"/>
      <w:bookmarkStart w:id="73" w:name="_Toc528612359"/>
      <w:bookmarkStart w:id="74" w:name="_Toc528612360"/>
      <w:bookmarkStart w:id="75" w:name="_Toc528612370"/>
      <w:bookmarkStart w:id="76" w:name="_Toc525850861"/>
      <w:bookmarkStart w:id="77" w:name="_Toc528612371"/>
      <w:bookmarkStart w:id="78" w:name="_Toc528653817"/>
      <w:bookmarkStart w:id="79" w:name="_Toc528708917"/>
      <w:bookmarkStart w:id="80" w:name="_Toc528750025"/>
      <w:bookmarkStart w:id="81" w:name="_Toc528750094"/>
      <w:bookmarkStart w:id="82" w:name="_Toc528750101"/>
      <w:bookmarkEnd w:id="64"/>
      <w:bookmarkEnd w:id="65"/>
      <w:bookmarkEnd w:id="66"/>
      <w:bookmarkEnd w:id="67"/>
      <w:bookmarkEnd w:id="68"/>
      <w:bookmarkEnd w:id="69"/>
      <w:bookmarkEnd w:id="70"/>
      <w:bookmarkEnd w:id="71"/>
      <w:bookmarkEnd w:id="72"/>
      <w:bookmarkEnd w:id="73"/>
      <w:bookmarkEnd w:id="74"/>
      <w:bookmarkEnd w:id="75"/>
      <w:r>
        <w:t xml:space="preserve">RAN2 discuss the different coexistence scenarios between scheduled grant and configured </w:t>
      </w:r>
      <w:r w:rsidR="00D917C9">
        <w:t xml:space="preserve">UL </w:t>
      </w:r>
      <w:r>
        <w:t>grant to ensure consistence UE behaviours</w:t>
      </w:r>
      <w:r w:rsidR="00D917C9">
        <w:t xml:space="preserve"> and reduce overhead of spurious (re)transmissions</w:t>
      </w:r>
      <w:r w:rsidR="00857A1A">
        <w:t>.</w:t>
      </w:r>
      <w:bookmarkEnd w:id="76"/>
      <w:bookmarkEnd w:id="77"/>
      <w:bookmarkEnd w:id="78"/>
      <w:bookmarkEnd w:id="79"/>
      <w:bookmarkEnd w:id="80"/>
      <w:bookmarkEnd w:id="81"/>
      <w:bookmarkEnd w:id="82"/>
    </w:p>
    <w:p w14:paraId="257CC3CE" w14:textId="77777777" w:rsidR="006E0754" w:rsidRDefault="006E0754" w:rsidP="006E0754">
      <w:pPr>
        <w:pStyle w:val="Heading1"/>
        <w:numPr>
          <w:ilvl w:val="0"/>
          <w:numId w:val="22"/>
        </w:numPr>
        <w:textAlignment w:val="auto"/>
      </w:pPr>
      <w:bookmarkStart w:id="83" w:name="_Toc458380516"/>
      <w:bookmarkStart w:id="84" w:name="_Toc458380524"/>
      <w:bookmarkEnd w:id="4"/>
      <w:bookmarkEnd w:id="83"/>
      <w:bookmarkEnd w:id="84"/>
      <w:r>
        <w:t>Conclusion</w:t>
      </w:r>
    </w:p>
    <w:p w14:paraId="7DB2439F" w14:textId="31FECC6F" w:rsidR="00BD3052" w:rsidRPr="00762118" w:rsidRDefault="00BD3052" w:rsidP="00BD3052">
      <w:pPr>
        <w:pStyle w:val="BodyText"/>
        <w:rPr>
          <w:rFonts w:cs="Arial"/>
          <w:lang w:val="en-US"/>
        </w:rPr>
      </w:pPr>
      <w:bookmarkStart w:id="85" w:name="_In-sequence_SDU_delivery"/>
      <w:bookmarkStart w:id="86" w:name="_Hlk494276336"/>
      <w:bookmarkEnd w:id="85"/>
      <w:r w:rsidRPr="00762118">
        <w:rPr>
          <w:rFonts w:cs="Arial"/>
          <w:lang w:val="en-US"/>
        </w:rPr>
        <w:t xml:space="preserve">In section </w:t>
      </w:r>
      <w:r w:rsidR="004C04CE">
        <w:rPr>
          <w:rFonts w:cs="Arial"/>
          <w:lang w:val="en-US"/>
        </w:rPr>
        <w:fldChar w:fldCharType="begin"/>
      </w:r>
      <w:r w:rsidR="004C04CE">
        <w:rPr>
          <w:rFonts w:cs="Arial"/>
          <w:lang w:val="en-US"/>
        </w:rPr>
        <w:instrText xml:space="preserve"> REF _Ref458784108 \r \h </w:instrText>
      </w:r>
      <w:r w:rsidR="004C04CE">
        <w:rPr>
          <w:rFonts w:cs="Arial"/>
          <w:lang w:val="en-US"/>
        </w:rPr>
      </w:r>
      <w:r w:rsidR="004C04CE">
        <w:rPr>
          <w:rFonts w:cs="Arial"/>
          <w:lang w:val="en-US"/>
        </w:rPr>
        <w:fldChar w:fldCharType="separate"/>
      </w:r>
      <w:r w:rsidR="00467604">
        <w:rPr>
          <w:rFonts w:cs="Arial"/>
          <w:lang w:val="en-US"/>
        </w:rPr>
        <w:t>2</w:t>
      </w:r>
      <w:r w:rsidR="004C04CE">
        <w:rPr>
          <w:rFonts w:cs="Arial"/>
          <w:lang w:val="en-US"/>
        </w:rPr>
        <w:fldChar w:fldCharType="end"/>
      </w:r>
      <w:r w:rsidR="00160250">
        <w:rPr>
          <w:rFonts w:cs="Arial"/>
        </w:rPr>
        <w:t xml:space="preserve"> </w:t>
      </w:r>
      <w:r w:rsidRPr="00762118">
        <w:rPr>
          <w:rFonts w:cs="Arial"/>
          <w:lang w:val="en-US"/>
        </w:rPr>
        <w:t>we made the following observations:</w:t>
      </w:r>
    </w:p>
    <w:p w14:paraId="07A0D186" w14:textId="143BCB75" w:rsidR="00467604" w:rsidRPr="00623E8A" w:rsidRDefault="00BD3052">
      <w:pPr>
        <w:pStyle w:val="TOC1"/>
        <w:rPr>
          <w:rFonts w:ascii="Calibri" w:hAnsi="Calibri"/>
          <w:b w:val="0"/>
          <w:sz w:val="22"/>
          <w:lang w:val="sv-SE" w:eastAsia="sv-SE"/>
        </w:rPr>
      </w:pPr>
      <w:r w:rsidRPr="00762118">
        <w:rPr>
          <w:rFonts w:cs="Arial"/>
          <w:b w:val="0"/>
          <w:noProof w:val="0"/>
          <w:szCs w:val="20"/>
          <w:lang w:val="en-GB"/>
        </w:rPr>
        <w:fldChar w:fldCharType="begin"/>
      </w:r>
      <w:r w:rsidRPr="00762118">
        <w:rPr>
          <w:rFonts w:cs="Arial"/>
          <w:b w:val="0"/>
          <w:noProof w:val="0"/>
          <w:szCs w:val="20"/>
          <w:lang w:val="en-GB"/>
        </w:rPr>
        <w:instrText xml:space="preserve"> TOC \n \h \z \t "Observation;1" </w:instrText>
      </w:r>
      <w:r w:rsidRPr="00762118">
        <w:rPr>
          <w:rFonts w:cs="Arial"/>
          <w:b w:val="0"/>
          <w:noProof w:val="0"/>
          <w:szCs w:val="20"/>
          <w:lang w:val="en-GB"/>
        </w:rPr>
        <w:fldChar w:fldCharType="separate"/>
      </w:r>
      <w:hyperlink w:anchor="_Toc528750098" w:history="1">
        <w:r w:rsidR="00467604" w:rsidRPr="005D2BC9">
          <w:rPr>
            <w:rStyle w:val="Hyperlink"/>
          </w:rPr>
          <w:t>Observation 1</w:t>
        </w:r>
        <w:r w:rsidR="00467604" w:rsidRPr="00623E8A">
          <w:rPr>
            <w:rFonts w:ascii="Calibri" w:hAnsi="Calibri"/>
            <w:b w:val="0"/>
            <w:sz w:val="22"/>
            <w:lang w:val="sv-SE" w:eastAsia="sv-SE"/>
          </w:rPr>
          <w:tab/>
        </w:r>
        <w:r w:rsidR="00467604" w:rsidRPr="005D2BC9">
          <w:rPr>
            <w:rStyle w:val="Hyperlink"/>
          </w:rPr>
          <w:t>When a configured grant is configured, the HARQ process that the UE will transmit on a certain TTI/slot is not known by the gNB. As such, it can happen that the gNB provides a DCI with UL grant for an HARQ process just a short time before or after the slot in which the UE intends to perform a transmission with a configured grant for the same HARQ process.</w:t>
        </w:r>
      </w:hyperlink>
    </w:p>
    <w:p w14:paraId="3F92B7C7" w14:textId="6EFABE44" w:rsidR="00467604" w:rsidRPr="00623E8A" w:rsidRDefault="00623E8A">
      <w:pPr>
        <w:pStyle w:val="TOC1"/>
        <w:rPr>
          <w:rFonts w:ascii="Calibri" w:hAnsi="Calibri"/>
          <w:b w:val="0"/>
          <w:sz w:val="22"/>
          <w:lang w:val="sv-SE" w:eastAsia="sv-SE"/>
        </w:rPr>
      </w:pPr>
      <w:hyperlink w:anchor="_Toc528750099" w:history="1">
        <w:r w:rsidR="00467604" w:rsidRPr="005D2BC9">
          <w:rPr>
            <w:rStyle w:val="Hyperlink"/>
          </w:rPr>
          <w:t>Observation 2</w:t>
        </w:r>
        <w:r w:rsidR="00467604" w:rsidRPr="00623E8A">
          <w:rPr>
            <w:rFonts w:ascii="Calibri" w:hAnsi="Calibri"/>
            <w:b w:val="0"/>
            <w:sz w:val="22"/>
            <w:lang w:val="sv-SE" w:eastAsia="sv-SE"/>
          </w:rPr>
          <w:tab/>
        </w:r>
        <w:r w:rsidR="00467604" w:rsidRPr="005D2BC9">
          <w:rPr>
            <w:rStyle w:val="Hyperlink"/>
          </w:rPr>
          <w:t>Performing both a transmission with a configured grant and a scheduled UL transmission for the same HARQ process very close in time unnecessarily increases the overhead which is not desirable especially in the unlicensed spectrum.</w:t>
        </w:r>
      </w:hyperlink>
    </w:p>
    <w:p w14:paraId="1428D9C0" w14:textId="07F2C5F4" w:rsidR="00BD3052" w:rsidRPr="00762118" w:rsidRDefault="00BD3052" w:rsidP="00BD3052">
      <w:pPr>
        <w:pStyle w:val="BodyText"/>
        <w:rPr>
          <w:rFonts w:cs="Arial"/>
          <w:lang w:val="en-US"/>
        </w:rPr>
      </w:pPr>
      <w:r w:rsidRPr="00762118">
        <w:rPr>
          <w:rFonts w:cs="Arial"/>
          <w:b/>
        </w:rPr>
        <w:fldChar w:fldCharType="end"/>
      </w:r>
      <w:bookmarkStart w:id="87" w:name="_Hlk528066049"/>
    </w:p>
    <w:bookmarkEnd w:id="87"/>
    <w:p w14:paraId="7E365BEF" w14:textId="65F57EA1" w:rsidR="00BD3052" w:rsidRPr="00F645A9" w:rsidRDefault="00BD3052" w:rsidP="00BD3052">
      <w:pPr>
        <w:pStyle w:val="TOC1"/>
        <w:rPr>
          <w:b w:val="0"/>
        </w:rPr>
      </w:pPr>
      <w:r w:rsidRPr="00F645A9">
        <w:rPr>
          <w:b w:val="0"/>
        </w:rPr>
        <w:t xml:space="preserve">Based on the discussion in section </w:t>
      </w:r>
      <w:r w:rsidR="00D94E17">
        <w:rPr>
          <w:b w:val="0"/>
        </w:rPr>
        <w:fldChar w:fldCharType="begin"/>
      </w:r>
      <w:r w:rsidR="00D94E17">
        <w:rPr>
          <w:b w:val="0"/>
        </w:rPr>
        <w:instrText xml:space="preserve"> REF _Ref458784108 \r \h </w:instrText>
      </w:r>
      <w:r w:rsidR="00D94E17">
        <w:rPr>
          <w:b w:val="0"/>
        </w:rPr>
      </w:r>
      <w:r w:rsidR="00D94E17">
        <w:rPr>
          <w:b w:val="0"/>
        </w:rPr>
        <w:fldChar w:fldCharType="separate"/>
      </w:r>
      <w:r w:rsidR="00467604">
        <w:rPr>
          <w:b w:val="0"/>
        </w:rPr>
        <w:t>2</w:t>
      </w:r>
      <w:r w:rsidR="00D94E17">
        <w:rPr>
          <w:b w:val="0"/>
        </w:rPr>
        <w:fldChar w:fldCharType="end"/>
      </w:r>
      <w:r w:rsidR="00D94E17">
        <w:rPr>
          <w:b w:val="0"/>
        </w:rPr>
        <w:t xml:space="preserve"> </w:t>
      </w:r>
      <w:r w:rsidRPr="00F645A9">
        <w:rPr>
          <w:b w:val="0"/>
        </w:rPr>
        <w:t>we propose the following:</w:t>
      </w:r>
    </w:p>
    <w:p w14:paraId="3817579C" w14:textId="77777777" w:rsidR="00467604" w:rsidRPr="00623E8A" w:rsidRDefault="00BD3052">
      <w:pPr>
        <w:pStyle w:val="TOC1"/>
        <w:rPr>
          <w:rFonts w:ascii="Calibri" w:hAnsi="Calibri"/>
          <w:b w:val="0"/>
          <w:sz w:val="22"/>
          <w:lang w:eastAsia="sv-SE"/>
        </w:rPr>
      </w:pPr>
      <w:r>
        <w:rPr>
          <w:b w:val="0"/>
          <w:bCs/>
        </w:rPr>
        <w:fldChar w:fldCharType="begin"/>
      </w:r>
      <w:r>
        <w:rPr>
          <w:b w:val="0"/>
          <w:bCs/>
        </w:rPr>
        <w:instrText xml:space="preserve"> TOC \f \n \p " " \t "Proposal;1" </w:instrText>
      </w:r>
      <w:r>
        <w:rPr>
          <w:b w:val="0"/>
          <w:bCs/>
        </w:rPr>
        <w:fldChar w:fldCharType="separate"/>
      </w:r>
      <w:r w:rsidR="00467604">
        <w:t>Proposal 1</w:t>
      </w:r>
      <w:r w:rsidR="00467604" w:rsidRPr="00623E8A">
        <w:rPr>
          <w:rFonts w:ascii="Calibri" w:hAnsi="Calibri"/>
          <w:b w:val="0"/>
          <w:sz w:val="22"/>
          <w:lang w:eastAsia="sv-SE"/>
        </w:rPr>
        <w:tab/>
      </w:r>
      <w:r w:rsidR="00467604">
        <w:t>As in NR licensed, the UE prioritizes dynamically scheduled UL transmission when that occurs in the same TTI/slot as a configured UL grant.</w:t>
      </w:r>
    </w:p>
    <w:p w14:paraId="7288DAC1" w14:textId="77777777" w:rsidR="00467604" w:rsidRPr="00623E8A" w:rsidRDefault="00467604">
      <w:pPr>
        <w:pStyle w:val="TOC1"/>
        <w:rPr>
          <w:rFonts w:ascii="Calibri" w:hAnsi="Calibri"/>
          <w:b w:val="0"/>
          <w:sz w:val="22"/>
          <w:lang w:eastAsia="sv-SE"/>
        </w:rPr>
      </w:pPr>
      <w:r>
        <w:t>Proposal 2</w:t>
      </w:r>
      <w:r w:rsidRPr="00623E8A">
        <w:rPr>
          <w:rFonts w:ascii="Calibri" w:hAnsi="Calibri"/>
          <w:b w:val="0"/>
          <w:sz w:val="22"/>
          <w:lang w:eastAsia="sv-SE"/>
        </w:rPr>
        <w:tab/>
      </w:r>
      <w:r>
        <w:t>RAN2 discuss the different coexistence scenarios between scheduled grant and configured UL grant to ensure consistence UE behaviours and reduce overhead of spurious (re)transmissions.</w:t>
      </w:r>
    </w:p>
    <w:p w14:paraId="2A94DBAB" w14:textId="5915E5A2" w:rsidR="006E0754" w:rsidRDefault="00BD3052" w:rsidP="006E0754">
      <w:pPr>
        <w:pStyle w:val="TOC1"/>
        <w:tabs>
          <w:tab w:val="left" w:pos="1200"/>
          <w:tab w:val="right" w:leader="dot" w:pos="9629"/>
        </w:tabs>
        <w:ind w:left="0" w:firstLine="0"/>
        <w:rPr>
          <w:rFonts w:cs="Arial"/>
        </w:rPr>
      </w:pPr>
      <w:r>
        <w:rPr>
          <w:b w:val="0"/>
          <w:bCs/>
        </w:rPr>
        <w:fldChar w:fldCharType="end"/>
      </w:r>
      <w:bookmarkEnd w:id="86"/>
    </w:p>
    <w:p w14:paraId="2BBC06DD" w14:textId="77777777" w:rsidR="006E0754" w:rsidRDefault="006E0754" w:rsidP="006E0754">
      <w:pPr>
        <w:pStyle w:val="Heading1"/>
        <w:numPr>
          <w:ilvl w:val="0"/>
          <w:numId w:val="22"/>
        </w:numPr>
        <w:textAlignment w:val="auto"/>
      </w:pPr>
      <w:r>
        <w:t>References</w:t>
      </w:r>
    </w:p>
    <w:p w14:paraId="2642D2BB" w14:textId="338A0819" w:rsidR="00427671" w:rsidRPr="009029E2" w:rsidRDefault="00E420FF" w:rsidP="002C6BB9">
      <w:pPr>
        <w:pStyle w:val="Reference"/>
        <w:numPr>
          <w:ilvl w:val="0"/>
          <w:numId w:val="23"/>
        </w:numPr>
        <w:textAlignment w:val="auto"/>
        <w:rPr>
          <w:sz w:val="16"/>
          <w:lang w:val="en-US" w:eastAsia="en-US"/>
        </w:rPr>
      </w:pPr>
      <w:bookmarkStart w:id="88" w:name="_Ref528675373"/>
      <w:r>
        <w:rPr>
          <w:lang w:val="en-US" w:eastAsia="en-US"/>
        </w:rPr>
        <w:t xml:space="preserve">R2-1814059, </w:t>
      </w:r>
      <w:r w:rsidRPr="009029E2">
        <w:rPr>
          <w:lang w:val="en-US"/>
        </w:rPr>
        <w:t>Configured UL grant enhancement for NR Unlicense</w:t>
      </w:r>
      <w:r>
        <w:rPr>
          <w:lang w:val="en-US"/>
        </w:rPr>
        <w:t xml:space="preserve">d, </w:t>
      </w:r>
      <w:r w:rsidR="00350FA6">
        <w:rPr>
          <w:lang w:val="en-US"/>
        </w:rPr>
        <w:t xml:space="preserve">Intel Corporation, </w:t>
      </w:r>
      <w:r w:rsidR="00350FA6" w:rsidRPr="009029E2">
        <w:t>3GPP TSG-RAN WG2 103bis</w:t>
      </w:r>
      <w:r w:rsidR="00350FA6">
        <w:t>.</w:t>
      </w:r>
      <w:bookmarkEnd w:id="88"/>
    </w:p>
    <w:p w14:paraId="6C9B0B33" w14:textId="77777777" w:rsidR="00C561BA" w:rsidRPr="006E0754" w:rsidRDefault="00C561BA" w:rsidP="006E0754">
      <w:pPr>
        <w:rPr>
          <w:lang w:val="en-US"/>
        </w:rPr>
      </w:pPr>
    </w:p>
    <w:sectPr w:rsidR="00C561BA" w:rsidRPr="006E075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4D318" w14:textId="77777777" w:rsidR="00623E8A" w:rsidRDefault="00623E8A">
      <w:r>
        <w:separator/>
      </w:r>
    </w:p>
  </w:endnote>
  <w:endnote w:type="continuationSeparator" w:id="0">
    <w:p w14:paraId="20C08869" w14:textId="77777777" w:rsidR="00623E8A" w:rsidRDefault="00623E8A">
      <w:r>
        <w:continuationSeparator/>
      </w:r>
    </w:p>
  </w:endnote>
  <w:endnote w:type="continuationNotice" w:id="1">
    <w:p w14:paraId="02F58460" w14:textId="77777777" w:rsidR="00623E8A" w:rsidRDefault="00623E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5A8BA" w14:textId="77777777" w:rsidR="00C94D42" w:rsidRDefault="00C94D4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40E0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0E0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50E4E" w14:textId="77777777" w:rsidR="00623E8A" w:rsidRDefault="00623E8A">
      <w:r>
        <w:separator/>
      </w:r>
    </w:p>
  </w:footnote>
  <w:footnote w:type="continuationSeparator" w:id="0">
    <w:p w14:paraId="10CC8169" w14:textId="77777777" w:rsidR="00623E8A" w:rsidRDefault="00623E8A">
      <w:r>
        <w:continuationSeparator/>
      </w:r>
    </w:p>
  </w:footnote>
  <w:footnote w:type="continuationNotice" w:id="1">
    <w:p w14:paraId="16E3EB65" w14:textId="77777777" w:rsidR="00623E8A" w:rsidRDefault="00623E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0C417" w14:textId="77777777" w:rsidR="00C94D42" w:rsidRDefault="00C94D4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A7F37F7"/>
    <w:multiLevelType w:val="hybridMultilevel"/>
    <w:tmpl w:val="A08EFC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5C48D7"/>
    <w:multiLevelType w:val="hybridMultilevel"/>
    <w:tmpl w:val="6E2614C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654C92"/>
    <w:multiLevelType w:val="hybridMultilevel"/>
    <w:tmpl w:val="A4EA2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941F9C"/>
    <w:multiLevelType w:val="hybridMultilevel"/>
    <w:tmpl w:val="BB507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24C28A2"/>
    <w:multiLevelType w:val="hybridMultilevel"/>
    <w:tmpl w:val="1E2CE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C16707"/>
    <w:multiLevelType w:val="hybridMultilevel"/>
    <w:tmpl w:val="A08EFC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004430D"/>
    <w:multiLevelType w:val="hybridMultilevel"/>
    <w:tmpl w:val="16C6EC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767348F"/>
    <w:multiLevelType w:val="hybridMultilevel"/>
    <w:tmpl w:val="0194C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4C45073"/>
    <w:multiLevelType w:val="hybridMultilevel"/>
    <w:tmpl w:val="2110BB34"/>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4" w15:restartNumberingAfterBreak="0">
    <w:nsid w:val="7CAC2B50"/>
    <w:multiLevelType w:val="hybridMultilevel"/>
    <w:tmpl w:val="AC408AB4"/>
    <w:lvl w:ilvl="0" w:tplc="3132B26E">
      <w:start w:val="22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7"/>
  </w:num>
  <w:num w:numId="6">
    <w:abstractNumId w:val="15"/>
  </w:num>
  <w:num w:numId="7">
    <w:abstractNumId w:val="19"/>
  </w:num>
  <w:num w:numId="8">
    <w:abstractNumId w:val="9"/>
  </w:num>
  <w:num w:numId="9">
    <w:abstractNumId w:val="17"/>
  </w:num>
  <w:num w:numId="10">
    <w:abstractNumId w:val="22"/>
  </w:num>
  <w:num w:numId="11">
    <w:abstractNumId w:val="8"/>
  </w:num>
  <w:num w:numId="12">
    <w:abstractNumId w:val="24"/>
  </w:num>
  <w:num w:numId="13">
    <w:abstractNumId w:val="6"/>
  </w:num>
  <w:num w:numId="14">
    <w:abstractNumId w:val="2"/>
  </w:num>
  <w:num w:numId="15">
    <w:abstractNumId w:val="1"/>
  </w:num>
  <w:num w:numId="16">
    <w:abstractNumId w:val="0"/>
  </w:num>
  <w:num w:numId="17">
    <w:abstractNumId w:val="10"/>
  </w:num>
  <w:num w:numId="18">
    <w:abstractNumId w:val="21"/>
  </w:num>
  <w:num w:numId="19">
    <w:abstractNumId w:val="4"/>
  </w:num>
  <w:num w:numId="20">
    <w:abstractNumId w:val="18"/>
  </w:num>
  <w:num w:numId="21">
    <w:abstractNumId w:val="11"/>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1"/>
  </w:num>
  <w:num w:numId="28">
    <w:abstractNumId w:val="18"/>
    <w:lvlOverride w:ilvl="0">
      <w:startOverride w:val="1"/>
    </w:lvlOverride>
    <w:lvlOverride w:ilvl="1"/>
    <w:lvlOverride w:ilvl="2"/>
    <w:lvlOverride w:ilvl="3"/>
    <w:lvlOverride w:ilvl="4"/>
    <w:lvlOverride w:ilvl="5"/>
    <w:lvlOverride w:ilvl="6"/>
    <w:lvlOverride w:ilvl="7"/>
    <w:lvlOverride w:ilvl="8"/>
  </w:num>
  <w:num w:numId="29">
    <w:abstractNumId w:val="5"/>
  </w:num>
  <w:num w:numId="30">
    <w:abstractNumId w:val="23"/>
  </w:num>
  <w:num w:numId="31">
    <w:abstractNumId w:val="14"/>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3A07"/>
    <w:rsid w:val="000006E1"/>
    <w:rsid w:val="00002A37"/>
    <w:rsid w:val="00003837"/>
    <w:rsid w:val="0000420B"/>
    <w:rsid w:val="00006446"/>
    <w:rsid w:val="00006896"/>
    <w:rsid w:val="00006B58"/>
    <w:rsid w:val="00007CDC"/>
    <w:rsid w:val="000102A0"/>
    <w:rsid w:val="000106E2"/>
    <w:rsid w:val="00010A8B"/>
    <w:rsid w:val="00011B28"/>
    <w:rsid w:val="00012E99"/>
    <w:rsid w:val="00012EE5"/>
    <w:rsid w:val="00014CDC"/>
    <w:rsid w:val="00015277"/>
    <w:rsid w:val="000159F6"/>
    <w:rsid w:val="00015D15"/>
    <w:rsid w:val="00016E22"/>
    <w:rsid w:val="000218E0"/>
    <w:rsid w:val="00021CA1"/>
    <w:rsid w:val="00022B5A"/>
    <w:rsid w:val="000238BD"/>
    <w:rsid w:val="000244B8"/>
    <w:rsid w:val="000245DF"/>
    <w:rsid w:val="00024EA7"/>
    <w:rsid w:val="0002564D"/>
    <w:rsid w:val="00025ECA"/>
    <w:rsid w:val="00026968"/>
    <w:rsid w:val="00026EF6"/>
    <w:rsid w:val="000278C7"/>
    <w:rsid w:val="00027939"/>
    <w:rsid w:val="000325B8"/>
    <w:rsid w:val="000341C7"/>
    <w:rsid w:val="00034B91"/>
    <w:rsid w:val="00034C15"/>
    <w:rsid w:val="000350A8"/>
    <w:rsid w:val="00036BA1"/>
    <w:rsid w:val="00036D9C"/>
    <w:rsid w:val="00040174"/>
    <w:rsid w:val="000404F4"/>
    <w:rsid w:val="00040BEF"/>
    <w:rsid w:val="00041E00"/>
    <w:rsid w:val="000422E2"/>
    <w:rsid w:val="00042F22"/>
    <w:rsid w:val="000444EF"/>
    <w:rsid w:val="0004471E"/>
    <w:rsid w:val="00044B9A"/>
    <w:rsid w:val="0004574A"/>
    <w:rsid w:val="000467F0"/>
    <w:rsid w:val="00050132"/>
    <w:rsid w:val="00050693"/>
    <w:rsid w:val="00050E3D"/>
    <w:rsid w:val="000511D1"/>
    <w:rsid w:val="00051882"/>
    <w:rsid w:val="00052A07"/>
    <w:rsid w:val="0005300B"/>
    <w:rsid w:val="000534E3"/>
    <w:rsid w:val="000538F4"/>
    <w:rsid w:val="00054EB4"/>
    <w:rsid w:val="0005506B"/>
    <w:rsid w:val="0005606A"/>
    <w:rsid w:val="00056205"/>
    <w:rsid w:val="00057117"/>
    <w:rsid w:val="000577EB"/>
    <w:rsid w:val="00060152"/>
    <w:rsid w:val="000616E7"/>
    <w:rsid w:val="00061DE7"/>
    <w:rsid w:val="0006376F"/>
    <w:rsid w:val="00063BCC"/>
    <w:rsid w:val="00063DBD"/>
    <w:rsid w:val="000644F4"/>
    <w:rsid w:val="0006487E"/>
    <w:rsid w:val="00065E1A"/>
    <w:rsid w:val="00065F19"/>
    <w:rsid w:val="000668AB"/>
    <w:rsid w:val="000671AF"/>
    <w:rsid w:val="00070BCF"/>
    <w:rsid w:val="00070EEC"/>
    <w:rsid w:val="00074CDF"/>
    <w:rsid w:val="00077AAF"/>
    <w:rsid w:val="00077E5F"/>
    <w:rsid w:val="000801C7"/>
    <w:rsid w:val="0008022F"/>
    <w:rsid w:val="0008036A"/>
    <w:rsid w:val="0008091B"/>
    <w:rsid w:val="00080927"/>
    <w:rsid w:val="00081789"/>
    <w:rsid w:val="00081AE6"/>
    <w:rsid w:val="00082008"/>
    <w:rsid w:val="000855EB"/>
    <w:rsid w:val="0008578A"/>
    <w:rsid w:val="00085B52"/>
    <w:rsid w:val="000866F2"/>
    <w:rsid w:val="000874F8"/>
    <w:rsid w:val="0009009F"/>
    <w:rsid w:val="00091557"/>
    <w:rsid w:val="0009235D"/>
    <w:rsid w:val="000924C1"/>
    <w:rsid w:val="000924F0"/>
    <w:rsid w:val="00092961"/>
    <w:rsid w:val="000929F8"/>
    <w:rsid w:val="00093474"/>
    <w:rsid w:val="00093765"/>
    <w:rsid w:val="00094C61"/>
    <w:rsid w:val="0009510F"/>
    <w:rsid w:val="00095578"/>
    <w:rsid w:val="00096A46"/>
    <w:rsid w:val="00096AAC"/>
    <w:rsid w:val="000A0360"/>
    <w:rsid w:val="000A0585"/>
    <w:rsid w:val="000A1B7B"/>
    <w:rsid w:val="000A29B0"/>
    <w:rsid w:val="000A3C0D"/>
    <w:rsid w:val="000A4156"/>
    <w:rsid w:val="000A5326"/>
    <w:rsid w:val="000A56F2"/>
    <w:rsid w:val="000B138A"/>
    <w:rsid w:val="000B19A5"/>
    <w:rsid w:val="000B2719"/>
    <w:rsid w:val="000B3A7D"/>
    <w:rsid w:val="000B3A8F"/>
    <w:rsid w:val="000B4776"/>
    <w:rsid w:val="000B4AB9"/>
    <w:rsid w:val="000B4B90"/>
    <w:rsid w:val="000B4BD5"/>
    <w:rsid w:val="000B58C3"/>
    <w:rsid w:val="000B61E9"/>
    <w:rsid w:val="000C0081"/>
    <w:rsid w:val="000C057B"/>
    <w:rsid w:val="000C08CE"/>
    <w:rsid w:val="000C161C"/>
    <w:rsid w:val="000C165A"/>
    <w:rsid w:val="000C1A20"/>
    <w:rsid w:val="000C2E19"/>
    <w:rsid w:val="000C55EC"/>
    <w:rsid w:val="000C5913"/>
    <w:rsid w:val="000C5C66"/>
    <w:rsid w:val="000C6212"/>
    <w:rsid w:val="000C6676"/>
    <w:rsid w:val="000C6F7C"/>
    <w:rsid w:val="000C73C6"/>
    <w:rsid w:val="000D0D07"/>
    <w:rsid w:val="000D283B"/>
    <w:rsid w:val="000D3559"/>
    <w:rsid w:val="000D3BC9"/>
    <w:rsid w:val="000D3CAB"/>
    <w:rsid w:val="000D4797"/>
    <w:rsid w:val="000D4912"/>
    <w:rsid w:val="000E0527"/>
    <w:rsid w:val="000E15B7"/>
    <w:rsid w:val="000E170D"/>
    <w:rsid w:val="000E1E92"/>
    <w:rsid w:val="000E3BD6"/>
    <w:rsid w:val="000E5FE3"/>
    <w:rsid w:val="000E6A5B"/>
    <w:rsid w:val="000E78D6"/>
    <w:rsid w:val="000F0561"/>
    <w:rsid w:val="000F06D6"/>
    <w:rsid w:val="000F0CA3"/>
    <w:rsid w:val="000F0EB1"/>
    <w:rsid w:val="000F1106"/>
    <w:rsid w:val="000F23E5"/>
    <w:rsid w:val="000F2561"/>
    <w:rsid w:val="000F2E24"/>
    <w:rsid w:val="000F34FD"/>
    <w:rsid w:val="000F3BE9"/>
    <w:rsid w:val="000F3F6C"/>
    <w:rsid w:val="000F4EB4"/>
    <w:rsid w:val="000F6681"/>
    <w:rsid w:val="000F6DF3"/>
    <w:rsid w:val="001005FF"/>
    <w:rsid w:val="00101C5A"/>
    <w:rsid w:val="001026C4"/>
    <w:rsid w:val="0010485D"/>
    <w:rsid w:val="001062FB"/>
    <w:rsid w:val="001063E6"/>
    <w:rsid w:val="00106C89"/>
    <w:rsid w:val="00112355"/>
    <w:rsid w:val="0011333D"/>
    <w:rsid w:val="00113CF4"/>
    <w:rsid w:val="001143D8"/>
    <w:rsid w:val="001153EA"/>
    <w:rsid w:val="00115643"/>
    <w:rsid w:val="00115DF9"/>
    <w:rsid w:val="0011655C"/>
    <w:rsid w:val="00116765"/>
    <w:rsid w:val="001219F5"/>
    <w:rsid w:val="00121A20"/>
    <w:rsid w:val="00122A04"/>
    <w:rsid w:val="00122F2E"/>
    <w:rsid w:val="0012377F"/>
    <w:rsid w:val="001241A0"/>
    <w:rsid w:val="00124314"/>
    <w:rsid w:val="00124C8B"/>
    <w:rsid w:val="0012636A"/>
    <w:rsid w:val="00126B4A"/>
    <w:rsid w:val="001271B0"/>
    <w:rsid w:val="00130EA7"/>
    <w:rsid w:val="00132C09"/>
    <w:rsid w:val="00132FD0"/>
    <w:rsid w:val="0013424A"/>
    <w:rsid w:val="001344C0"/>
    <w:rsid w:val="001346FA"/>
    <w:rsid w:val="00134C6C"/>
    <w:rsid w:val="00135252"/>
    <w:rsid w:val="00136637"/>
    <w:rsid w:val="00136F1A"/>
    <w:rsid w:val="0013719E"/>
    <w:rsid w:val="001376F9"/>
    <w:rsid w:val="00137994"/>
    <w:rsid w:val="00137AB5"/>
    <w:rsid w:val="00137F0B"/>
    <w:rsid w:val="001409F8"/>
    <w:rsid w:val="00141A7C"/>
    <w:rsid w:val="00141C54"/>
    <w:rsid w:val="00142FD4"/>
    <w:rsid w:val="00144AC4"/>
    <w:rsid w:val="00145647"/>
    <w:rsid w:val="00145B58"/>
    <w:rsid w:val="001500DB"/>
    <w:rsid w:val="00150823"/>
    <w:rsid w:val="00151474"/>
    <w:rsid w:val="00151E23"/>
    <w:rsid w:val="001520EE"/>
    <w:rsid w:val="001526DC"/>
    <w:rsid w:val="001526E0"/>
    <w:rsid w:val="001527B9"/>
    <w:rsid w:val="00152D5D"/>
    <w:rsid w:val="001543F3"/>
    <w:rsid w:val="001551B5"/>
    <w:rsid w:val="00155D37"/>
    <w:rsid w:val="00156163"/>
    <w:rsid w:val="001577C2"/>
    <w:rsid w:val="00157F8C"/>
    <w:rsid w:val="00160250"/>
    <w:rsid w:val="001617C8"/>
    <w:rsid w:val="00163A5F"/>
    <w:rsid w:val="001643A8"/>
    <w:rsid w:val="0016460E"/>
    <w:rsid w:val="00164A60"/>
    <w:rsid w:val="00165014"/>
    <w:rsid w:val="0016586C"/>
    <w:rsid w:val="001659C1"/>
    <w:rsid w:val="00166E29"/>
    <w:rsid w:val="00170180"/>
    <w:rsid w:val="00172772"/>
    <w:rsid w:val="001735F0"/>
    <w:rsid w:val="00173A8E"/>
    <w:rsid w:val="001740AD"/>
    <w:rsid w:val="00175760"/>
    <w:rsid w:val="00176CAF"/>
    <w:rsid w:val="00177795"/>
    <w:rsid w:val="00177A05"/>
    <w:rsid w:val="0018143A"/>
    <w:rsid w:val="0018143F"/>
    <w:rsid w:val="00182A39"/>
    <w:rsid w:val="001836D0"/>
    <w:rsid w:val="0018392E"/>
    <w:rsid w:val="00186BDB"/>
    <w:rsid w:val="0018736E"/>
    <w:rsid w:val="001900E2"/>
    <w:rsid w:val="00190AC1"/>
    <w:rsid w:val="00191241"/>
    <w:rsid w:val="00191B98"/>
    <w:rsid w:val="00192A4A"/>
    <w:rsid w:val="00192B48"/>
    <w:rsid w:val="0019341A"/>
    <w:rsid w:val="001936BF"/>
    <w:rsid w:val="001942F6"/>
    <w:rsid w:val="00195794"/>
    <w:rsid w:val="001969E0"/>
    <w:rsid w:val="00197DF9"/>
    <w:rsid w:val="001A09AC"/>
    <w:rsid w:val="001A0F6F"/>
    <w:rsid w:val="001A1138"/>
    <w:rsid w:val="001A1987"/>
    <w:rsid w:val="001A1F58"/>
    <w:rsid w:val="001A2564"/>
    <w:rsid w:val="001A551A"/>
    <w:rsid w:val="001A5F47"/>
    <w:rsid w:val="001A6173"/>
    <w:rsid w:val="001A6CBA"/>
    <w:rsid w:val="001A7442"/>
    <w:rsid w:val="001B0D97"/>
    <w:rsid w:val="001B28CA"/>
    <w:rsid w:val="001B2964"/>
    <w:rsid w:val="001B4AC2"/>
    <w:rsid w:val="001B5A5D"/>
    <w:rsid w:val="001B5A81"/>
    <w:rsid w:val="001C062C"/>
    <w:rsid w:val="001C1CE5"/>
    <w:rsid w:val="001C29A1"/>
    <w:rsid w:val="001C3D2A"/>
    <w:rsid w:val="001C4048"/>
    <w:rsid w:val="001C54C1"/>
    <w:rsid w:val="001C5B13"/>
    <w:rsid w:val="001C6495"/>
    <w:rsid w:val="001C6E50"/>
    <w:rsid w:val="001D05A7"/>
    <w:rsid w:val="001D165A"/>
    <w:rsid w:val="001D1EE4"/>
    <w:rsid w:val="001D28F4"/>
    <w:rsid w:val="001D3FBD"/>
    <w:rsid w:val="001D4C84"/>
    <w:rsid w:val="001D51BA"/>
    <w:rsid w:val="001D620F"/>
    <w:rsid w:val="001D6342"/>
    <w:rsid w:val="001D64D8"/>
    <w:rsid w:val="001D6D53"/>
    <w:rsid w:val="001E1019"/>
    <w:rsid w:val="001E11FD"/>
    <w:rsid w:val="001E1930"/>
    <w:rsid w:val="001E263C"/>
    <w:rsid w:val="001E41EA"/>
    <w:rsid w:val="001E58E2"/>
    <w:rsid w:val="001E74FC"/>
    <w:rsid w:val="001E7AED"/>
    <w:rsid w:val="001F0F01"/>
    <w:rsid w:val="001F183F"/>
    <w:rsid w:val="001F1B66"/>
    <w:rsid w:val="001F2072"/>
    <w:rsid w:val="001F3883"/>
    <w:rsid w:val="001F3916"/>
    <w:rsid w:val="001F3D95"/>
    <w:rsid w:val="001F54C5"/>
    <w:rsid w:val="001F6307"/>
    <w:rsid w:val="001F662C"/>
    <w:rsid w:val="001F6795"/>
    <w:rsid w:val="001F695B"/>
    <w:rsid w:val="001F696C"/>
    <w:rsid w:val="001F7074"/>
    <w:rsid w:val="001F78ED"/>
    <w:rsid w:val="001F7C89"/>
    <w:rsid w:val="00200490"/>
    <w:rsid w:val="002017BF"/>
    <w:rsid w:val="00201F3A"/>
    <w:rsid w:val="00202782"/>
    <w:rsid w:val="00203F96"/>
    <w:rsid w:val="00205898"/>
    <w:rsid w:val="00206238"/>
    <w:rsid w:val="002069B2"/>
    <w:rsid w:val="00207FA3"/>
    <w:rsid w:val="00213896"/>
    <w:rsid w:val="00214360"/>
    <w:rsid w:val="00214DA8"/>
    <w:rsid w:val="00215423"/>
    <w:rsid w:val="002158FA"/>
    <w:rsid w:val="00215CE2"/>
    <w:rsid w:val="00216CAF"/>
    <w:rsid w:val="00217886"/>
    <w:rsid w:val="0022011D"/>
    <w:rsid w:val="00220600"/>
    <w:rsid w:val="00220AB0"/>
    <w:rsid w:val="002214E0"/>
    <w:rsid w:val="00221C4D"/>
    <w:rsid w:val="002224DB"/>
    <w:rsid w:val="0022314C"/>
    <w:rsid w:val="00223FCB"/>
    <w:rsid w:val="00224A4C"/>
    <w:rsid w:val="002252C3"/>
    <w:rsid w:val="00225C54"/>
    <w:rsid w:val="00226055"/>
    <w:rsid w:val="0022608D"/>
    <w:rsid w:val="00230765"/>
    <w:rsid w:val="002313ED"/>
    <w:rsid w:val="002319E4"/>
    <w:rsid w:val="002329F1"/>
    <w:rsid w:val="00232BDD"/>
    <w:rsid w:val="00234A38"/>
    <w:rsid w:val="00235632"/>
    <w:rsid w:val="00235872"/>
    <w:rsid w:val="002414AB"/>
    <w:rsid w:val="00241559"/>
    <w:rsid w:val="0024172C"/>
    <w:rsid w:val="002422D5"/>
    <w:rsid w:val="0024270B"/>
    <w:rsid w:val="0024316F"/>
    <w:rsid w:val="002435B3"/>
    <w:rsid w:val="002449A9"/>
    <w:rsid w:val="002458EB"/>
    <w:rsid w:val="00247B1A"/>
    <w:rsid w:val="002500C8"/>
    <w:rsid w:val="0025081C"/>
    <w:rsid w:val="00251A8C"/>
    <w:rsid w:val="002558CC"/>
    <w:rsid w:val="00256197"/>
    <w:rsid w:val="00257543"/>
    <w:rsid w:val="0026047C"/>
    <w:rsid w:val="002617E7"/>
    <w:rsid w:val="00261A71"/>
    <w:rsid w:val="00261C56"/>
    <w:rsid w:val="00261FC8"/>
    <w:rsid w:val="002626CF"/>
    <w:rsid w:val="00262951"/>
    <w:rsid w:val="00264228"/>
    <w:rsid w:val="00264334"/>
    <w:rsid w:val="0026473E"/>
    <w:rsid w:val="00265149"/>
    <w:rsid w:val="00265706"/>
    <w:rsid w:val="00266214"/>
    <w:rsid w:val="00267320"/>
    <w:rsid w:val="0026736D"/>
    <w:rsid w:val="00267A67"/>
    <w:rsid w:val="00267C83"/>
    <w:rsid w:val="0027144F"/>
    <w:rsid w:val="00271F3A"/>
    <w:rsid w:val="00272D1F"/>
    <w:rsid w:val="00273278"/>
    <w:rsid w:val="002737F4"/>
    <w:rsid w:val="00275039"/>
    <w:rsid w:val="00275ADA"/>
    <w:rsid w:val="002769D4"/>
    <w:rsid w:val="00276D52"/>
    <w:rsid w:val="00277318"/>
    <w:rsid w:val="002805F5"/>
    <w:rsid w:val="00280751"/>
    <w:rsid w:val="00280FAF"/>
    <w:rsid w:val="0028280A"/>
    <w:rsid w:val="00282928"/>
    <w:rsid w:val="002832C3"/>
    <w:rsid w:val="002840DD"/>
    <w:rsid w:val="00284C9A"/>
    <w:rsid w:val="00285690"/>
    <w:rsid w:val="002866FE"/>
    <w:rsid w:val="00286ACD"/>
    <w:rsid w:val="00287838"/>
    <w:rsid w:val="002907B5"/>
    <w:rsid w:val="00290C30"/>
    <w:rsid w:val="00291591"/>
    <w:rsid w:val="002922F7"/>
    <w:rsid w:val="00292EB7"/>
    <w:rsid w:val="00293AA5"/>
    <w:rsid w:val="002948B6"/>
    <w:rsid w:val="002959EA"/>
    <w:rsid w:val="00295FBD"/>
    <w:rsid w:val="00296227"/>
    <w:rsid w:val="002965FE"/>
    <w:rsid w:val="00296F44"/>
    <w:rsid w:val="00296F6E"/>
    <w:rsid w:val="00297169"/>
    <w:rsid w:val="0029777D"/>
    <w:rsid w:val="002A0113"/>
    <w:rsid w:val="002A02A1"/>
    <w:rsid w:val="002A055E"/>
    <w:rsid w:val="002A0C4A"/>
    <w:rsid w:val="002A0E41"/>
    <w:rsid w:val="002A1D4E"/>
    <w:rsid w:val="002A2869"/>
    <w:rsid w:val="002A3619"/>
    <w:rsid w:val="002A3D85"/>
    <w:rsid w:val="002A47D4"/>
    <w:rsid w:val="002A56E9"/>
    <w:rsid w:val="002A743C"/>
    <w:rsid w:val="002A7D29"/>
    <w:rsid w:val="002B0673"/>
    <w:rsid w:val="002B1561"/>
    <w:rsid w:val="002B17E7"/>
    <w:rsid w:val="002B24D6"/>
    <w:rsid w:val="002B2F58"/>
    <w:rsid w:val="002B3261"/>
    <w:rsid w:val="002B424A"/>
    <w:rsid w:val="002B588C"/>
    <w:rsid w:val="002C17A7"/>
    <w:rsid w:val="002C2387"/>
    <w:rsid w:val="002C3A25"/>
    <w:rsid w:val="002C41E6"/>
    <w:rsid w:val="002C5792"/>
    <w:rsid w:val="002C6BB9"/>
    <w:rsid w:val="002C7115"/>
    <w:rsid w:val="002C76DC"/>
    <w:rsid w:val="002D071A"/>
    <w:rsid w:val="002D08B5"/>
    <w:rsid w:val="002D1BD6"/>
    <w:rsid w:val="002D1FAD"/>
    <w:rsid w:val="002D326E"/>
    <w:rsid w:val="002D34B2"/>
    <w:rsid w:val="002D3BB7"/>
    <w:rsid w:val="002D3FAC"/>
    <w:rsid w:val="002D4C0C"/>
    <w:rsid w:val="002D56D6"/>
    <w:rsid w:val="002D6095"/>
    <w:rsid w:val="002D7637"/>
    <w:rsid w:val="002D7C95"/>
    <w:rsid w:val="002E0DDF"/>
    <w:rsid w:val="002E17F2"/>
    <w:rsid w:val="002E20D1"/>
    <w:rsid w:val="002E259F"/>
    <w:rsid w:val="002E3BE1"/>
    <w:rsid w:val="002E4283"/>
    <w:rsid w:val="002E4300"/>
    <w:rsid w:val="002E72F8"/>
    <w:rsid w:val="002E7CAE"/>
    <w:rsid w:val="002F15D6"/>
    <w:rsid w:val="002F1D72"/>
    <w:rsid w:val="002F2771"/>
    <w:rsid w:val="002F2E31"/>
    <w:rsid w:val="002F3108"/>
    <w:rsid w:val="002F37A9"/>
    <w:rsid w:val="002F5ED2"/>
    <w:rsid w:val="002F797B"/>
    <w:rsid w:val="00301CE6"/>
    <w:rsid w:val="0030256B"/>
    <w:rsid w:val="00304195"/>
    <w:rsid w:val="0030501F"/>
    <w:rsid w:val="00305F3E"/>
    <w:rsid w:val="00306778"/>
    <w:rsid w:val="00306FB9"/>
    <w:rsid w:val="00307786"/>
    <w:rsid w:val="00307BA1"/>
    <w:rsid w:val="00310879"/>
    <w:rsid w:val="00311702"/>
    <w:rsid w:val="00311ACE"/>
    <w:rsid w:val="00311E82"/>
    <w:rsid w:val="0031262B"/>
    <w:rsid w:val="00313FD6"/>
    <w:rsid w:val="003143BD"/>
    <w:rsid w:val="00314F0A"/>
    <w:rsid w:val="0031562A"/>
    <w:rsid w:val="0031749C"/>
    <w:rsid w:val="003203ED"/>
    <w:rsid w:val="003218A0"/>
    <w:rsid w:val="00322C9F"/>
    <w:rsid w:val="003240F1"/>
    <w:rsid w:val="00324D23"/>
    <w:rsid w:val="003255BB"/>
    <w:rsid w:val="003316E8"/>
    <w:rsid w:val="00331751"/>
    <w:rsid w:val="0033207A"/>
    <w:rsid w:val="00333880"/>
    <w:rsid w:val="00333A9C"/>
    <w:rsid w:val="00334579"/>
    <w:rsid w:val="00335858"/>
    <w:rsid w:val="00335EA0"/>
    <w:rsid w:val="003362E7"/>
    <w:rsid w:val="00336BDA"/>
    <w:rsid w:val="00340CFC"/>
    <w:rsid w:val="00342BD7"/>
    <w:rsid w:val="00343A07"/>
    <w:rsid w:val="00344937"/>
    <w:rsid w:val="003449E1"/>
    <w:rsid w:val="00344B33"/>
    <w:rsid w:val="00346DB5"/>
    <w:rsid w:val="003477B1"/>
    <w:rsid w:val="003478F4"/>
    <w:rsid w:val="00347A4F"/>
    <w:rsid w:val="00350950"/>
    <w:rsid w:val="00350FA6"/>
    <w:rsid w:val="00351171"/>
    <w:rsid w:val="0035482C"/>
    <w:rsid w:val="00355D6A"/>
    <w:rsid w:val="003562AE"/>
    <w:rsid w:val="0035636B"/>
    <w:rsid w:val="00356CF9"/>
    <w:rsid w:val="00357380"/>
    <w:rsid w:val="00357CAB"/>
    <w:rsid w:val="003602D9"/>
    <w:rsid w:val="003604CE"/>
    <w:rsid w:val="0036301E"/>
    <w:rsid w:val="00363CAE"/>
    <w:rsid w:val="0036657E"/>
    <w:rsid w:val="003677A1"/>
    <w:rsid w:val="003677D3"/>
    <w:rsid w:val="00370D85"/>
    <w:rsid w:val="00370E47"/>
    <w:rsid w:val="00371803"/>
    <w:rsid w:val="00371ADE"/>
    <w:rsid w:val="00371FE7"/>
    <w:rsid w:val="0037225D"/>
    <w:rsid w:val="003742AC"/>
    <w:rsid w:val="00374A73"/>
    <w:rsid w:val="00375684"/>
    <w:rsid w:val="003763AB"/>
    <w:rsid w:val="00377CE1"/>
    <w:rsid w:val="00377EB6"/>
    <w:rsid w:val="00380745"/>
    <w:rsid w:val="00380AE4"/>
    <w:rsid w:val="00382AA7"/>
    <w:rsid w:val="00382E82"/>
    <w:rsid w:val="00383AEA"/>
    <w:rsid w:val="00385BF0"/>
    <w:rsid w:val="00385EC9"/>
    <w:rsid w:val="00387038"/>
    <w:rsid w:val="003878F4"/>
    <w:rsid w:val="00387B1D"/>
    <w:rsid w:val="003939FF"/>
    <w:rsid w:val="003942C2"/>
    <w:rsid w:val="003956FD"/>
    <w:rsid w:val="00395B72"/>
    <w:rsid w:val="0039652D"/>
    <w:rsid w:val="0039689F"/>
    <w:rsid w:val="00397C52"/>
    <w:rsid w:val="003A1058"/>
    <w:rsid w:val="003A1339"/>
    <w:rsid w:val="003A1D60"/>
    <w:rsid w:val="003A2223"/>
    <w:rsid w:val="003A29FC"/>
    <w:rsid w:val="003A2A0F"/>
    <w:rsid w:val="003A45A1"/>
    <w:rsid w:val="003A4DFE"/>
    <w:rsid w:val="003A5861"/>
    <w:rsid w:val="003A5B0A"/>
    <w:rsid w:val="003A6063"/>
    <w:rsid w:val="003A6168"/>
    <w:rsid w:val="003A6BAC"/>
    <w:rsid w:val="003A7EF3"/>
    <w:rsid w:val="003B159C"/>
    <w:rsid w:val="003B2884"/>
    <w:rsid w:val="003B369F"/>
    <w:rsid w:val="003B36A3"/>
    <w:rsid w:val="003B407F"/>
    <w:rsid w:val="003B5344"/>
    <w:rsid w:val="003B78D7"/>
    <w:rsid w:val="003B7FE5"/>
    <w:rsid w:val="003C0A5C"/>
    <w:rsid w:val="003C11C8"/>
    <w:rsid w:val="003C1BD0"/>
    <w:rsid w:val="003C1D4F"/>
    <w:rsid w:val="003C2399"/>
    <w:rsid w:val="003C2702"/>
    <w:rsid w:val="003C4F14"/>
    <w:rsid w:val="003C7806"/>
    <w:rsid w:val="003C7DD8"/>
    <w:rsid w:val="003D025A"/>
    <w:rsid w:val="003D109F"/>
    <w:rsid w:val="003D22B8"/>
    <w:rsid w:val="003D2478"/>
    <w:rsid w:val="003D2BA1"/>
    <w:rsid w:val="003D2FC4"/>
    <w:rsid w:val="003D3C45"/>
    <w:rsid w:val="003D42D3"/>
    <w:rsid w:val="003D4383"/>
    <w:rsid w:val="003D4F31"/>
    <w:rsid w:val="003D536F"/>
    <w:rsid w:val="003D5831"/>
    <w:rsid w:val="003D5B1F"/>
    <w:rsid w:val="003D65E9"/>
    <w:rsid w:val="003D67AF"/>
    <w:rsid w:val="003D69F0"/>
    <w:rsid w:val="003D6CAB"/>
    <w:rsid w:val="003D772F"/>
    <w:rsid w:val="003D7995"/>
    <w:rsid w:val="003D7DE5"/>
    <w:rsid w:val="003E035E"/>
    <w:rsid w:val="003E114A"/>
    <w:rsid w:val="003E118C"/>
    <w:rsid w:val="003E15FA"/>
    <w:rsid w:val="003E26FB"/>
    <w:rsid w:val="003E3C3E"/>
    <w:rsid w:val="003E4AFB"/>
    <w:rsid w:val="003E55E4"/>
    <w:rsid w:val="003E7455"/>
    <w:rsid w:val="003E74E3"/>
    <w:rsid w:val="003E760E"/>
    <w:rsid w:val="003F01ED"/>
    <w:rsid w:val="003F05C7"/>
    <w:rsid w:val="003F17CF"/>
    <w:rsid w:val="003F2CD4"/>
    <w:rsid w:val="003F32E9"/>
    <w:rsid w:val="003F6BBE"/>
    <w:rsid w:val="003F7346"/>
    <w:rsid w:val="003F7384"/>
    <w:rsid w:val="003F7495"/>
    <w:rsid w:val="004000E8"/>
    <w:rsid w:val="00400D1D"/>
    <w:rsid w:val="0040179B"/>
    <w:rsid w:val="00402AA9"/>
    <w:rsid w:val="00402E2B"/>
    <w:rsid w:val="0040324D"/>
    <w:rsid w:val="0040409D"/>
    <w:rsid w:val="004048CB"/>
    <w:rsid w:val="004048E6"/>
    <w:rsid w:val="0040512B"/>
    <w:rsid w:val="00405C13"/>
    <w:rsid w:val="00405CA5"/>
    <w:rsid w:val="00405F21"/>
    <w:rsid w:val="0040609E"/>
    <w:rsid w:val="00407CD3"/>
    <w:rsid w:val="00407F41"/>
    <w:rsid w:val="00410134"/>
    <w:rsid w:val="004102A7"/>
    <w:rsid w:val="00410B72"/>
    <w:rsid w:val="00410D7C"/>
    <w:rsid w:val="00410F18"/>
    <w:rsid w:val="00410F55"/>
    <w:rsid w:val="0041180E"/>
    <w:rsid w:val="0041263E"/>
    <w:rsid w:val="004128A3"/>
    <w:rsid w:val="00413AAC"/>
    <w:rsid w:val="00416447"/>
    <w:rsid w:val="00417084"/>
    <w:rsid w:val="00417223"/>
    <w:rsid w:val="0041723D"/>
    <w:rsid w:val="0041779F"/>
    <w:rsid w:val="00417C4C"/>
    <w:rsid w:val="00421105"/>
    <w:rsid w:val="004213AC"/>
    <w:rsid w:val="00423D94"/>
    <w:rsid w:val="004242F4"/>
    <w:rsid w:val="004253F8"/>
    <w:rsid w:val="004267F9"/>
    <w:rsid w:val="00427248"/>
    <w:rsid w:val="00427671"/>
    <w:rsid w:val="00430E49"/>
    <w:rsid w:val="0043149A"/>
    <w:rsid w:val="00431F64"/>
    <w:rsid w:val="00433F54"/>
    <w:rsid w:val="0043433F"/>
    <w:rsid w:val="00434686"/>
    <w:rsid w:val="004348DC"/>
    <w:rsid w:val="004357DB"/>
    <w:rsid w:val="00436220"/>
    <w:rsid w:val="00437447"/>
    <w:rsid w:val="00437779"/>
    <w:rsid w:val="00437A98"/>
    <w:rsid w:val="00441289"/>
    <w:rsid w:val="00441291"/>
    <w:rsid w:val="00441A92"/>
    <w:rsid w:val="00444F56"/>
    <w:rsid w:val="0044500D"/>
    <w:rsid w:val="00446098"/>
    <w:rsid w:val="00446488"/>
    <w:rsid w:val="0044768A"/>
    <w:rsid w:val="004503E9"/>
    <w:rsid w:val="00450672"/>
    <w:rsid w:val="004517AA"/>
    <w:rsid w:val="00452CAC"/>
    <w:rsid w:val="0045329A"/>
    <w:rsid w:val="00453376"/>
    <w:rsid w:val="00454157"/>
    <w:rsid w:val="00454C8D"/>
    <w:rsid w:val="004563A0"/>
    <w:rsid w:val="004566C7"/>
    <w:rsid w:val="00457565"/>
    <w:rsid w:val="004577BC"/>
    <w:rsid w:val="00457B71"/>
    <w:rsid w:val="004604E7"/>
    <w:rsid w:val="004654C5"/>
    <w:rsid w:val="00465C14"/>
    <w:rsid w:val="00465F3A"/>
    <w:rsid w:val="004669E2"/>
    <w:rsid w:val="00467604"/>
    <w:rsid w:val="00470C31"/>
    <w:rsid w:val="00472A29"/>
    <w:rsid w:val="0047304F"/>
    <w:rsid w:val="00473114"/>
    <w:rsid w:val="0047327C"/>
    <w:rsid w:val="004734CE"/>
    <w:rsid w:val="004734D0"/>
    <w:rsid w:val="00473B09"/>
    <w:rsid w:val="00474348"/>
    <w:rsid w:val="0047556B"/>
    <w:rsid w:val="004755B9"/>
    <w:rsid w:val="0047686D"/>
    <w:rsid w:val="00476B8B"/>
    <w:rsid w:val="0047737B"/>
    <w:rsid w:val="00477768"/>
    <w:rsid w:val="004778AE"/>
    <w:rsid w:val="00477FA0"/>
    <w:rsid w:val="00481BD6"/>
    <w:rsid w:val="00483C26"/>
    <w:rsid w:val="00485E71"/>
    <w:rsid w:val="00492BC5"/>
    <w:rsid w:val="00492D5F"/>
    <w:rsid w:val="004932A0"/>
    <w:rsid w:val="00494A49"/>
    <w:rsid w:val="00495D25"/>
    <w:rsid w:val="00495DB7"/>
    <w:rsid w:val="004964F1"/>
    <w:rsid w:val="00497F43"/>
    <w:rsid w:val="004A01E7"/>
    <w:rsid w:val="004A05C3"/>
    <w:rsid w:val="004A16BC"/>
    <w:rsid w:val="004A2B94"/>
    <w:rsid w:val="004A31C9"/>
    <w:rsid w:val="004A5136"/>
    <w:rsid w:val="004A552D"/>
    <w:rsid w:val="004A67B6"/>
    <w:rsid w:val="004A67F6"/>
    <w:rsid w:val="004B7C0C"/>
    <w:rsid w:val="004C04CE"/>
    <w:rsid w:val="004C2BF7"/>
    <w:rsid w:val="004C3898"/>
    <w:rsid w:val="004C5CB3"/>
    <w:rsid w:val="004C60FE"/>
    <w:rsid w:val="004D00AA"/>
    <w:rsid w:val="004D061C"/>
    <w:rsid w:val="004D0F7F"/>
    <w:rsid w:val="004D1C9F"/>
    <w:rsid w:val="004D36B1"/>
    <w:rsid w:val="004D5EB7"/>
    <w:rsid w:val="004D6241"/>
    <w:rsid w:val="004D7815"/>
    <w:rsid w:val="004D7C3B"/>
    <w:rsid w:val="004D7EBD"/>
    <w:rsid w:val="004E044B"/>
    <w:rsid w:val="004E0B4D"/>
    <w:rsid w:val="004E0BA9"/>
    <w:rsid w:val="004E0D31"/>
    <w:rsid w:val="004E11C8"/>
    <w:rsid w:val="004E1D14"/>
    <w:rsid w:val="004E1DE5"/>
    <w:rsid w:val="004E2070"/>
    <w:rsid w:val="004E2169"/>
    <w:rsid w:val="004E21FE"/>
    <w:rsid w:val="004E2680"/>
    <w:rsid w:val="004E28F9"/>
    <w:rsid w:val="004E462E"/>
    <w:rsid w:val="004E5064"/>
    <w:rsid w:val="004E5618"/>
    <w:rsid w:val="004E56DC"/>
    <w:rsid w:val="004E6553"/>
    <w:rsid w:val="004E7634"/>
    <w:rsid w:val="004E76F4"/>
    <w:rsid w:val="004E7EFB"/>
    <w:rsid w:val="004F0B4E"/>
    <w:rsid w:val="004F0B6C"/>
    <w:rsid w:val="004F0C19"/>
    <w:rsid w:val="004F10AF"/>
    <w:rsid w:val="004F2078"/>
    <w:rsid w:val="004F3CC5"/>
    <w:rsid w:val="004F4DA3"/>
    <w:rsid w:val="004F690A"/>
    <w:rsid w:val="005016C6"/>
    <w:rsid w:val="00503BC4"/>
    <w:rsid w:val="00505578"/>
    <w:rsid w:val="005056A1"/>
    <w:rsid w:val="0050606A"/>
    <w:rsid w:val="00506557"/>
    <w:rsid w:val="0050677A"/>
    <w:rsid w:val="00506D5E"/>
    <w:rsid w:val="00506DA0"/>
    <w:rsid w:val="005070C2"/>
    <w:rsid w:val="00507427"/>
    <w:rsid w:val="005108D8"/>
    <w:rsid w:val="005116F9"/>
    <w:rsid w:val="00512995"/>
    <w:rsid w:val="00515149"/>
    <w:rsid w:val="005153A7"/>
    <w:rsid w:val="00517947"/>
    <w:rsid w:val="00517BC2"/>
    <w:rsid w:val="0052103C"/>
    <w:rsid w:val="005219CF"/>
    <w:rsid w:val="00521BD2"/>
    <w:rsid w:val="00521D78"/>
    <w:rsid w:val="005221E4"/>
    <w:rsid w:val="0052381F"/>
    <w:rsid w:val="00525429"/>
    <w:rsid w:val="005257D2"/>
    <w:rsid w:val="00525F26"/>
    <w:rsid w:val="0052664E"/>
    <w:rsid w:val="00526874"/>
    <w:rsid w:val="00526980"/>
    <w:rsid w:val="00527DDA"/>
    <w:rsid w:val="0053175E"/>
    <w:rsid w:val="005338D0"/>
    <w:rsid w:val="00533929"/>
    <w:rsid w:val="00534B59"/>
    <w:rsid w:val="00535D4C"/>
    <w:rsid w:val="00536759"/>
    <w:rsid w:val="00537C62"/>
    <w:rsid w:val="0054158B"/>
    <w:rsid w:val="00541ADA"/>
    <w:rsid w:val="005421C1"/>
    <w:rsid w:val="005424FB"/>
    <w:rsid w:val="0054358E"/>
    <w:rsid w:val="005438C2"/>
    <w:rsid w:val="0054409C"/>
    <w:rsid w:val="005466ED"/>
    <w:rsid w:val="00546970"/>
    <w:rsid w:val="00546B8E"/>
    <w:rsid w:val="00550343"/>
    <w:rsid w:val="0055195E"/>
    <w:rsid w:val="0055484D"/>
    <w:rsid w:val="00554E19"/>
    <w:rsid w:val="00556156"/>
    <w:rsid w:val="00556DFE"/>
    <w:rsid w:val="005571BF"/>
    <w:rsid w:val="0056121F"/>
    <w:rsid w:val="00561722"/>
    <w:rsid w:val="0056190C"/>
    <w:rsid w:val="00562AAF"/>
    <w:rsid w:val="00562E4F"/>
    <w:rsid w:val="0056426E"/>
    <w:rsid w:val="00566A9C"/>
    <w:rsid w:val="00572334"/>
    <w:rsid w:val="00572505"/>
    <w:rsid w:val="005725BE"/>
    <w:rsid w:val="00572F19"/>
    <w:rsid w:val="0057324E"/>
    <w:rsid w:val="00574626"/>
    <w:rsid w:val="00575EBE"/>
    <w:rsid w:val="0057685D"/>
    <w:rsid w:val="005777CC"/>
    <w:rsid w:val="00582809"/>
    <w:rsid w:val="00583BDC"/>
    <w:rsid w:val="00584F76"/>
    <w:rsid w:val="0058669D"/>
    <w:rsid w:val="00586FBD"/>
    <w:rsid w:val="0058798C"/>
    <w:rsid w:val="005900FA"/>
    <w:rsid w:val="00590C54"/>
    <w:rsid w:val="0059135B"/>
    <w:rsid w:val="00591FCE"/>
    <w:rsid w:val="005935A4"/>
    <w:rsid w:val="00593A6F"/>
    <w:rsid w:val="005948C2"/>
    <w:rsid w:val="00595961"/>
    <w:rsid w:val="00595C6A"/>
    <w:rsid w:val="00595DCA"/>
    <w:rsid w:val="00597743"/>
    <w:rsid w:val="0059779B"/>
    <w:rsid w:val="005A0792"/>
    <w:rsid w:val="005A1A51"/>
    <w:rsid w:val="005A209A"/>
    <w:rsid w:val="005A42AE"/>
    <w:rsid w:val="005A60CE"/>
    <w:rsid w:val="005A662D"/>
    <w:rsid w:val="005A6C99"/>
    <w:rsid w:val="005A6E4A"/>
    <w:rsid w:val="005A7214"/>
    <w:rsid w:val="005B1DFE"/>
    <w:rsid w:val="005B268E"/>
    <w:rsid w:val="005B32DA"/>
    <w:rsid w:val="005B35D7"/>
    <w:rsid w:val="005B392A"/>
    <w:rsid w:val="005B3AA3"/>
    <w:rsid w:val="005B495F"/>
    <w:rsid w:val="005B60FF"/>
    <w:rsid w:val="005B6F83"/>
    <w:rsid w:val="005B7657"/>
    <w:rsid w:val="005C2655"/>
    <w:rsid w:val="005C2F2A"/>
    <w:rsid w:val="005C3C3C"/>
    <w:rsid w:val="005C4F2E"/>
    <w:rsid w:val="005C5207"/>
    <w:rsid w:val="005C5248"/>
    <w:rsid w:val="005C58BE"/>
    <w:rsid w:val="005C63AE"/>
    <w:rsid w:val="005C74FB"/>
    <w:rsid w:val="005D1071"/>
    <w:rsid w:val="005D1602"/>
    <w:rsid w:val="005D2A4C"/>
    <w:rsid w:val="005D306A"/>
    <w:rsid w:val="005D3F64"/>
    <w:rsid w:val="005D6535"/>
    <w:rsid w:val="005D666F"/>
    <w:rsid w:val="005D70DE"/>
    <w:rsid w:val="005D7282"/>
    <w:rsid w:val="005D7DDD"/>
    <w:rsid w:val="005E01B8"/>
    <w:rsid w:val="005E1763"/>
    <w:rsid w:val="005E2A90"/>
    <w:rsid w:val="005E2C25"/>
    <w:rsid w:val="005E385F"/>
    <w:rsid w:val="005E4A5C"/>
    <w:rsid w:val="005E4D7F"/>
    <w:rsid w:val="005E57FA"/>
    <w:rsid w:val="005E5933"/>
    <w:rsid w:val="005E5B81"/>
    <w:rsid w:val="005F25EA"/>
    <w:rsid w:val="005F2CB1"/>
    <w:rsid w:val="005F3025"/>
    <w:rsid w:val="005F3A75"/>
    <w:rsid w:val="005F3CD1"/>
    <w:rsid w:val="005F618C"/>
    <w:rsid w:val="005F6229"/>
    <w:rsid w:val="005F6A9B"/>
    <w:rsid w:val="005F6EC0"/>
    <w:rsid w:val="005F6EDF"/>
    <w:rsid w:val="005F70BD"/>
    <w:rsid w:val="00600893"/>
    <w:rsid w:val="006016C1"/>
    <w:rsid w:val="0060170A"/>
    <w:rsid w:val="00601A9E"/>
    <w:rsid w:val="00601C33"/>
    <w:rsid w:val="00602494"/>
    <w:rsid w:val="0060283C"/>
    <w:rsid w:val="00604871"/>
    <w:rsid w:val="00604F14"/>
    <w:rsid w:val="00605F62"/>
    <w:rsid w:val="00606152"/>
    <w:rsid w:val="00606159"/>
    <w:rsid w:val="00606B74"/>
    <w:rsid w:val="0060757F"/>
    <w:rsid w:val="00611B83"/>
    <w:rsid w:val="006131E6"/>
    <w:rsid w:val="00613257"/>
    <w:rsid w:val="006132F4"/>
    <w:rsid w:val="00615328"/>
    <w:rsid w:val="00616539"/>
    <w:rsid w:val="006208D3"/>
    <w:rsid w:val="00620A71"/>
    <w:rsid w:val="00620D80"/>
    <w:rsid w:val="00621958"/>
    <w:rsid w:val="00622C20"/>
    <w:rsid w:val="006234A6"/>
    <w:rsid w:val="00623E8A"/>
    <w:rsid w:val="00624D23"/>
    <w:rsid w:val="0062604F"/>
    <w:rsid w:val="00627012"/>
    <w:rsid w:val="00627977"/>
    <w:rsid w:val="00630001"/>
    <w:rsid w:val="00630079"/>
    <w:rsid w:val="006311B3"/>
    <w:rsid w:val="0063160D"/>
    <w:rsid w:val="00631FAE"/>
    <w:rsid w:val="0063284C"/>
    <w:rsid w:val="00634EC5"/>
    <w:rsid w:val="0063531F"/>
    <w:rsid w:val="00636153"/>
    <w:rsid w:val="00636244"/>
    <w:rsid w:val="00636398"/>
    <w:rsid w:val="006368D3"/>
    <w:rsid w:val="00637091"/>
    <w:rsid w:val="006377EC"/>
    <w:rsid w:val="00637E98"/>
    <w:rsid w:val="00637F06"/>
    <w:rsid w:val="0064151F"/>
    <w:rsid w:val="00641533"/>
    <w:rsid w:val="0064208D"/>
    <w:rsid w:val="00643475"/>
    <w:rsid w:val="0064396A"/>
    <w:rsid w:val="006446AA"/>
    <w:rsid w:val="0064624E"/>
    <w:rsid w:val="006474EF"/>
    <w:rsid w:val="00650AB9"/>
    <w:rsid w:val="00652E87"/>
    <w:rsid w:val="00655733"/>
    <w:rsid w:val="00655ACD"/>
    <w:rsid w:val="00656A92"/>
    <w:rsid w:val="00656B79"/>
    <w:rsid w:val="00656C34"/>
    <w:rsid w:val="00656DDE"/>
    <w:rsid w:val="006574B9"/>
    <w:rsid w:val="00657917"/>
    <w:rsid w:val="0066011D"/>
    <w:rsid w:val="00660304"/>
    <w:rsid w:val="006607C0"/>
    <w:rsid w:val="006613A6"/>
    <w:rsid w:val="006627A2"/>
    <w:rsid w:val="00662905"/>
    <w:rsid w:val="006634E6"/>
    <w:rsid w:val="00664052"/>
    <w:rsid w:val="0066441B"/>
    <w:rsid w:val="006646EF"/>
    <w:rsid w:val="006655EE"/>
    <w:rsid w:val="00667A79"/>
    <w:rsid w:val="00667EE7"/>
    <w:rsid w:val="006706A0"/>
    <w:rsid w:val="00670922"/>
    <w:rsid w:val="00670BE1"/>
    <w:rsid w:val="0067187A"/>
    <w:rsid w:val="0067218F"/>
    <w:rsid w:val="006725DE"/>
    <w:rsid w:val="00673A8E"/>
    <w:rsid w:val="006741F2"/>
    <w:rsid w:val="006746BA"/>
    <w:rsid w:val="00674CC3"/>
    <w:rsid w:val="0067587D"/>
    <w:rsid w:val="00675C72"/>
    <w:rsid w:val="00676061"/>
    <w:rsid w:val="0067628B"/>
    <w:rsid w:val="00676AE2"/>
    <w:rsid w:val="00676CBA"/>
    <w:rsid w:val="0067700F"/>
    <w:rsid w:val="006771F9"/>
    <w:rsid w:val="0067737C"/>
    <w:rsid w:val="006776D7"/>
    <w:rsid w:val="00677798"/>
    <w:rsid w:val="00680598"/>
    <w:rsid w:val="00680AEE"/>
    <w:rsid w:val="00681003"/>
    <w:rsid w:val="006817C9"/>
    <w:rsid w:val="00683446"/>
    <w:rsid w:val="00683ECE"/>
    <w:rsid w:val="00685BCE"/>
    <w:rsid w:val="00690B51"/>
    <w:rsid w:val="00693619"/>
    <w:rsid w:val="006939F8"/>
    <w:rsid w:val="00695A3A"/>
    <w:rsid w:val="00695FC2"/>
    <w:rsid w:val="00696949"/>
    <w:rsid w:val="00697052"/>
    <w:rsid w:val="0069718F"/>
    <w:rsid w:val="006975EC"/>
    <w:rsid w:val="006978F0"/>
    <w:rsid w:val="006A139E"/>
    <w:rsid w:val="006A15B7"/>
    <w:rsid w:val="006A2871"/>
    <w:rsid w:val="006A35BD"/>
    <w:rsid w:val="006A46FB"/>
    <w:rsid w:val="006A5009"/>
    <w:rsid w:val="006A5E28"/>
    <w:rsid w:val="006A5EBC"/>
    <w:rsid w:val="006A697B"/>
    <w:rsid w:val="006A7AFF"/>
    <w:rsid w:val="006B15E1"/>
    <w:rsid w:val="006B16C8"/>
    <w:rsid w:val="006B1816"/>
    <w:rsid w:val="006B2099"/>
    <w:rsid w:val="006B28CF"/>
    <w:rsid w:val="006B49FF"/>
    <w:rsid w:val="006B50CF"/>
    <w:rsid w:val="006C0113"/>
    <w:rsid w:val="006C03B8"/>
    <w:rsid w:val="006C1665"/>
    <w:rsid w:val="006C28D7"/>
    <w:rsid w:val="006C2CA8"/>
    <w:rsid w:val="006C5485"/>
    <w:rsid w:val="006C5EC9"/>
    <w:rsid w:val="006C6059"/>
    <w:rsid w:val="006C623A"/>
    <w:rsid w:val="006C7522"/>
    <w:rsid w:val="006D0E16"/>
    <w:rsid w:val="006D232C"/>
    <w:rsid w:val="006D3F4C"/>
    <w:rsid w:val="006D519C"/>
    <w:rsid w:val="006D58DB"/>
    <w:rsid w:val="006D5910"/>
    <w:rsid w:val="006D62DF"/>
    <w:rsid w:val="006D6F08"/>
    <w:rsid w:val="006E0534"/>
    <w:rsid w:val="006E062C"/>
    <w:rsid w:val="006E0754"/>
    <w:rsid w:val="006E28B7"/>
    <w:rsid w:val="006E2C93"/>
    <w:rsid w:val="006E2CC1"/>
    <w:rsid w:val="006E2DB8"/>
    <w:rsid w:val="006E3310"/>
    <w:rsid w:val="006E3506"/>
    <w:rsid w:val="006E4CF9"/>
    <w:rsid w:val="006E4E39"/>
    <w:rsid w:val="006E565E"/>
    <w:rsid w:val="006E673D"/>
    <w:rsid w:val="006E7D3B"/>
    <w:rsid w:val="006F1A21"/>
    <w:rsid w:val="006F1B70"/>
    <w:rsid w:val="006F341D"/>
    <w:rsid w:val="006F3478"/>
    <w:rsid w:val="006F349D"/>
    <w:rsid w:val="006F3BD2"/>
    <w:rsid w:val="006F3CDE"/>
    <w:rsid w:val="006F444F"/>
    <w:rsid w:val="006F55CE"/>
    <w:rsid w:val="006F58D4"/>
    <w:rsid w:val="006F5ACE"/>
    <w:rsid w:val="006F5ECE"/>
    <w:rsid w:val="006F6054"/>
    <w:rsid w:val="007005E9"/>
    <w:rsid w:val="00702080"/>
    <w:rsid w:val="00702867"/>
    <w:rsid w:val="007033DA"/>
    <w:rsid w:val="0070346E"/>
    <w:rsid w:val="00703D86"/>
    <w:rsid w:val="00704498"/>
    <w:rsid w:val="00704EDB"/>
    <w:rsid w:val="0070537F"/>
    <w:rsid w:val="00706101"/>
    <w:rsid w:val="00707072"/>
    <w:rsid w:val="007071BE"/>
    <w:rsid w:val="00707D61"/>
    <w:rsid w:val="00711283"/>
    <w:rsid w:val="007116A9"/>
    <w:rsid w:val="00712287"/>
    <w:rsid w:val="00712772"/>
    <w:rsid w:val="00712AFE"/>
    <w:rsid w:val="00712FB9"/>
    <w:rsid w:val="007148D3"/>
    <w:rsid w:val="00715B9A"/>
    <w:rsid w:val="00717E5C"/>
    <w:rsid w:val="00721593"/>
    <w:rsid w:val="00722829"/>
    <w:rsid w:val="00723B6D"/>
    <w:rsid w:val="007242BC"/>
    <w:rsid w:val="007243DD"/>
    <w:rsid w:val="00726C32"/>
    <w:rsid w:val="00726EA6"/>
    <w:rsid w:val="00727208"/>
    <w:rsid w:val="00727680"/>
    <w:rsid w:val="00730C6A"/>
    <w:rsid w:val="007312B8"/>
    <w:rsid w:val="007315B5"/>
    <w:rsid w:val="007333B9"/>
    <w:rsid w:val="007342CF"/>
    <w:rsid w:val="00734590"/>
    <w:rsid w:val="007348B1"/>
    <w:rsid w:val="00734B23"/>
    <w:rsid w:val="007362A6"/>
    <w:rsid w:val="00736D7D"/>
    <w:rsid w:val="00740E58"/>
    <w:rsid w:val="00741286"/>
    <w:rsid w:val="00741AA7"/>
    <w:rsid w:val="00742D38"/>
    <w:rsid w:val="007445A0"/>
    <w:rsid w:val="0074524B"/>
    <w:rsid w:val="007454BE"/>
    <w:rsid w:val="00745974"/>
    <w:rsid w:val="00745FE3"/>
    <w:rsid w:val="00747D8B"/>
    <w:rsid w:val="0075024B"/>
    <w:rsid w:val="007502CE"/>
    <w:rsid w:val="00751228"/>
    <w:rsid w:val="0075273E"/>
    <w:rsid w:val="00752FA6"/>
    <w:rsid w:val="00755482"/>
    <w:rsid w:val="007571E1"/>
    <w:rsid w:val="007604B2"/>
    <w:rsid w:val="00760555"/>
    <w:rsid w:val="0076144E"/>
    <w:rsid w:val="007618CB"/>
    <w:rsid w:val="00761F40"/>
    <w:rsid w:val="007625EF"/>
    <w:rsid w:val="007628EB"/>
    <w:rsid w:val="00765037"/>
    <w:rsid w:val="00765281"/>
    <w:rsid w:val="00765AB4"/>
    <w:rsid w:val="00766083"/>
    <w:rsid w:val="0076684C"/>
    <w:rsid w:val="00766BAD"/>
    <w:rsid w:val="007677E8"/>
    <w:rsid w:val="007730BD"/>
    <w:rsid w:val="0077321B"/>
    <w:rsid w:val="007755F2"/>
    <w:rsid w:val="00775996"/>
    <w:rsid w:val="0077628B"/>
    <w:rsid w:val="00776971"/>
    <w:rsid w:val="0078011C"/>
    <w:rsid w:val="00780B3E"/>
    <w:rsid w:val="0078177E"/>
    <w:rsid w:val="00782C2A"/>
    <w:rsid w:val="0078304C"/>
    <w:rsid w:val="00783673"/>
    <w:rsid w:val="0078499E"/>
    <w:rsid w:val="00784AE7"/>
    <w:rsid w:val="00784EB9"/>
    <w:rsid w:val="00785490"/>
    <w:rsid w:val="0078602D"/>
    <w:rsid w:val="007866E6"/>
    <w:rsid w:val="00787094"/>
    <w:rsid w:val="00791FC6"/>
    <w:rsid w:val="007925EA"/>
    <w:rsid w:val="00793CD8"/>
    <w:rsid w:val="00795864"/>
    <w:rsid w:val="00795C92"/>
    <w:rsid w:val="00796148"/>
    <w:rsid w:val="00796231"/>
    <w:rsid w:val="007A1A2D"/>
    <w:rsid w:val="007A1CB3"/>
    <w:rsid w:val="007A2F26"/>
    <w:rsid w:val="007A306F"/>
    <w:rsid w:val="007A36D1"/>
    <w:rsid w:val="007A39B0"/>
    <w:rsid w:val="007A3A9B"/>
    <w:rsid w:val="007A43A6"/>
    <w:rsid w:val="007A508A"/>
    <w:rsid w:val="007A58A6"/>
    <w:rsid w:val="007A6EEF"/>
    <w:rsid w:val="007A7F3C"/>
    <w:rsid w:val="007B067F"/>
    <w:rsid w:val="007B0FD4"/>
    <w:rsid w:val="007B1493"/>
    <w:rsid w:val="007B17B5"/>
    <w:rsid w:val="007B2CD8"/>
    <w:rsid w:val="007B2D22"/>
    <w:rsid w:val="007B2D9F"/>
    <w:rsid w:val="007B33DB"/>
    <w:rsid w:val="007B344A"/>
    <w:rsid w:val="007B3D2D"/>
    <w:rsid w:val="007B42C3"/>
    <w:rsid w:val="007B4ADC"/>
    <w:rsid w:val="007B50AE"/>
    <w:rsid w:val="007B51DF"/>
    <w:rsid w:val="007B5ADF"/>
    <w:rsid w:val="007B6B89"/>
    <w:rsid w:val="007B76DC"/>
    <w:rsid w:val="007C05DD"/>
    <w:rsid w:val="007C0C70"/>
    <w:rsid w:val="007C15CE"/>
    <w:rsid w:val="007C1C83"/>
    <w:rsid w:val="007C2810"/>
    <w:rsid w:val="007C295E"/>
    <w:rsid w:val="007C31F5"/>
    <w:rsid w:val="007C3D18"/>
    <w:rsid w:val="007C41A4"/>
    <w:rsid w:val="007C5125"/>
    <w:rsid w:val="007C5188"/>
    <w:rsid w:val="007C60BF"/>
    <w:rsid w:val="007C6213"/>
    <w:rsid w:val="007C68D5"/>
    <w:rsid w:val="007C6A07"/>
    <w:rsid w:val="007C75A1"/>
    <w:rsid w:val="007C77A5"/>
    <w:rsid w:val="007D04E5"/>
    <w:rsid w:val="007D0B9C"/>
    <w:rsid w:val="007D146D"/>
    <w:rsid w:val="007D3810"/>
    <w:rsid w:val="007D4301"/>
    <w:rsid w:val="007D526E"/>
    <w:rsid w:val="007D5901"/>
    <w:rsid w:val="007D68B7"/>
    <w:rsid w:val="007D6FFB"/>
    <w:rsid w:val="007D7526"/>
    <w:rsid w:val="007D7BA5"/>
    <w:rsid w:val="007E1F68"/>
    <w:rsid w:val="007E2259"/>
    <w:rsid w:val="007E4067"/>
    <w:rsid w:val="007E4610"/>
    <w:rsid w:val="007E4715"/>
    <w:rsid w:val="007E4E70"/>
    <w:rsid w:val="007E505B"/>
    <w:rsid w:val="007E5E6C"/>
    <w:rsid w:val="007E7091"/>
    <w:rsid w:val="007E736D"/>
    <w:rsid w:val="007E7511"/>
    <w:rsid w:val="007E7993"/>
    <w:rsid w:val="007E7B90"/>
    <w:rsid w:val="007E7BC9"/>
    <w:rsid w:val="007F1716"/>
    <w:rsid w:val="007F203F"/>
    <w:rsid w:val="007F2529"/>
    <w:rsid w:val="007F48FA"/>
    <w:rsid w:val="007F583D"/>
    <w:rsid w:val="007F5E35"/>
    <w:rsid w:val="007F725B"/>
    <w:rsid w:val="00800AA2"/>
    <w:rsid w:val="0080190A"/>
    <w:rsid w:val="00803487"/>
    <w:rsid w:val="008036E7"/>
    <w:rsid w:val="00803FAE"/>
    <w:rsid w:val="0080605F"/>
    <w:rsid w:val="00807786"/>
    <w:rsid w:val="00811FCB"/>
    <w:rsid w:val="0081203C"/>
    <w:rsid w:val="008121C1"/>
    <w:rsid w:val="008122DF"/>
    <w:rsid w:val="008135C6"/>
    <w:rsid w:val="00813EE5"/>
    <w:rsid w:val="008158D6"/>
    <w:rsid w:val="0081672F"/>
    <w:rsid w:val="00817196"/>
    <w:rsid w:val="00817200"/>
    <w:rsid w:val="008226E4"/>
    <w:rsid w:val="00822B83"/>
    <w:rsid w:val="00822E2D"/>
    <w:rsid w:val="008235DB"/>
    <w:rsid w:val="008238AB"/>
    <w:rsid w:val="00823E42"/>
    <w:rsid w:val="00824805"/>
    <w:rsid w:val="00824AB4"/>
    <w:rsid w:val="00825C42"/>
    <w:rsid w:val="00825D25"/>
    <w:rsid w:val="00825F49"/>
    <w:rsid w:val="00826121"/>
    <w:rsid w:val="00827D6F"/>
    <w:rsid w:val="00831268"/>
    <w:rsid w:val="0083191A"/>
    <w:rsid w:val="00831E62"/>
    <w:rsid w:val="00833D6B"/>
    <w:rsid w:val="00834A71"/>
    <w:rsid w:val="00835CE7"/>
    <w:rsid w:val="00836D05"/>
    <w:rsid w:val="008376AC"/>
    <w:rsid w:val="00837D17"/>
    <w:rsid w:val="00840A9D"/>
    <w:rsid w:val="008421F7"/>
    <w:rsid w:val="00842A67"/>
    <w:rsid w:val="00842BA8"/>
    <w:rsid w:val="008444E8"/>
    <w:rsid w:val="0084487B"/>
    <w:rsid w:val="00844E80"/>
    <w:rsid w:val="00845B50"/>
    <w:rsid w:val="008468CC"/>
    <w:rsid w:val="00846C31"/>
    <w:rsid w:val="00846FE7"/>
    <w:rsid w:val="00850487"/>
    <w:rsid w:val="00850CE3"/>
    <w:rsid w:val="00850CEC"/>
    <w:rsid w:val="008525EF"/>
    <w:rsid w:val="008529AC"/>
    <w:rsid w:val="008557EB"/>
    <w:rsid w:val="00856911"/>
    <w:rsid w:val="00857719"/>
    <w:rsid w:val="00857A1A"/>
    <w:rsid w:val="00857D91"/>
    <w:rsid w:val="008601D3"/>
    <w:rsid w:val="008619D9"/>
    <w:rsid w:val="00861BC0"/>
    <w:rsid w:val="00861E66"/>
    <w:rsid w:val="008622DA"/>
    <w:rsid w:val="0086433C"/>
    <w:rsid w:val="00866866"/>
    <w:rsid w:val="008673E6"/>
    <w:rsid w:val="008677FD"/>
    <w:rsid w:val="00870435"/>
    <w:rsid w:val="008706D4"/>
    <w:rsid w:val="00870F8A"/>
    <w:rsid w:val="008712C9"/>
    <w:rsid w:val="008719A4"/>
    <w:rsid w:val="00871D23"/>
    <w:rsid w:val="0087364D"/>
    <w:rsid w:val="008740BB"/>
    <w:rsid w:val="00874242"/>
    <w:rsid w:val="00874312"/>
    <w:rsid w:val="0087437C"/>
    <w:rsid w:val="00875967"/>
    <w:rsid w:val="00875CD7"/>
    <w:rsid w:val="00876B4D"/>
    <w:rsid w:val="00877380"/>
    <w:rsid w:val="00877F18"/>
    <w:rsid w:val="00880444"/>
    <w:rsid w:val="0088124D"/>
    <w:rsid w:val="00881D09"/>
    <w:rsid w:val="00881F91"/>
    <w:rsid w:val="00886020"/>
    <w:rsid w:val="00886879"/>
    <w:rsid w:val="008873BC"/>
    <w:rsid w:val="00887E7E"/>
    <w:rsid w:val="00887EEC"/>
    <w:rsid w:val="008905B8"/>
    <w:rsid w:val="00890725"/>
    <w:rsid w:val="008907D5"/>
    <w:rsid w:val="00891137"/>
    <w:rsid w:val="00891ED9"/>
    <w:rsid w:val="00893E8F"/>
    <w:rsid w:val="00894A88"/>
    <w:rsid w:val="0089517C"/>
    <w:rsid w:val="00895386"/>
    <w:rsid w:val="008957EB"/>
    <w:rsid w:val="00897028"/>
    <w:rsid w:val="008972CB"/>
    <w:rsid w:val="008975C1"/>
    <w:rsid w:val="008977BC"/>
    <w:rsid w:val="008A0ADC"/>
    <w:rsid w:val="008A1434"/>
    <w:rsid w:val="008A152C"/>
    <w:rsid w:val="008A1FFF"/>
    <w:rsid w:val="008A21FF"/>
    <w:rsid w:val="008A298C"/>
    <w:rsid w:val="008A2CE2"/>
    <w:rsid w:val="008A30AC"/>
    <w:rsid w:val="008A44B8"/>
    <w:rsid w:val="008A5107"/>
    <w:rsid w:val="008A51A8"/>
    <w:rsid w:val="008A54C7"/>
    <w:rsid w:val="008A77D8"/>
    <w:rsid w:val="008A7DF0"/>
    <w:rsid w:val="008B0483"/>
    <w:rsid w:val="008B0F00"/>
    <w:rsid w:val="008B1161"/>
    <w:rsid w:val="008B120C"/>
    <w:rsid w:val="008B28DE"/>
    <w:rsid w:val="008B3E10"/>
    <w:rsid w:val="008B51A0"/>
    <w:rsid w:val="008B592A"/>
    <w:rsid w:val="008B7B5C"/>
    <w:rsid w:val="008B7E63"/>
    <w:rsid w:val="008C0B7C"/>
    <w:rsid w:val="008C0C99"/>
    <w:rsid w:val="008C2017"/>
    <w:rsid w:val="008C2FE3"/>
    <w:rsid w:val="008C3AD9"/>
    <w:rsid w:val="008C4958"/>
    <w:rsid w:val="008C4BAA"/>
    <w:rsid w:val="008C513E"/>
    <w:rsid w:val="008C6AE8"/>
    <w:rsid w:val="008C7573"/>
    <w:rsid w:val="008D0B79"/>
    <w:rsid w:val="008D34F1"/>
    <w:rsid w:val="008D39D8"/>
    <w:rsid w:val="008D42EE"/>
    <w:rsid w:val="008D56B0"/>
    <w:rsid w:val="008D6394"/>
    <w:rsid w:val="008D6D1A"/>
    <w:rsid w:val="008E065E"/>
    <w:rsid w:val="008E0927"/>
    <w:rsid w:val="008E10E5"/>
    <w:rsid w:val="008E13F6"/>
    <w:rsid w:val="008E1909"/>
    <w:rsid w:val="008E1D06"/>
    <w:rsid w:val="008E25F5"/>
    <w:rsid w:val="008E2D56"/>
    <w:rsid w:val="008E2F4F"/>
    <w:rsid w:val="008E3FDC"/>
    <w:rsid w:val="008E4BCE"/>
    <w:rsid w:val="008E4D67"/>
    <w:rsid w:val="008E5AA4"/>
    <w:rsid w:val="008E5AEA"/>
    <w:rsid w:val="008E6030"/>
    <w:rsid w:val="008E6487"/>
    <w:rsid w:val="008F09CF"/>
    <w:rsid w:val="008F1EAB"/>
    <w:rsid w:val="008F33DC"/>
    <w:rsid w:val="008F377F"/>
    <w:rsid w:val="008F4369"/>
    <w:rsid w:val="008F46E4"/>
    <w:rsid w:val="008F471D"/>
    <w:rsid w:val="008F477F"/>
    <w:rsid w:val="009000FD"/>
    <w:rsid w:val="00900DB3"/>
    <w:rsid w:val="00900EB2"/>
    <w:rsid w:val="009010DD"/>
    <w:rsid w:val="00901F36"/>
    <w:rsid w:val="00902350"/>
    <w:rsid w:val="009029E2"/>
    <w:rsid w:val="0090336B"/>
    <w:rsid w:val="00903921"/>
    <w:rsid w:val="00905247"/>
    <w:rsid w:val="009053AA"/>
    <w:rsid w:val="00906939"/>
    <w:rsid w:val="009069E4"/>
    <w:rsid w:val="00906AF0"/>
    <w:rsid w:val="00907F4E"/>
    <w:rsid w:val="00910780"/>
    <w:rsid w:val="00910B7D"/>
    <w:rsid w:val="00911132"/>
    <w:rsid w:val="0091121E"/>
    <w:rsid w:val="00911D1E"/>
    <w:rsid w:val="00911DFB"/>
    <w:rsid w:val="009139D9"/>
    <w:rsid w:val="0091445D"/>
    <w:rsid w:val="00914AD8"/>
    <w:rsid w:val="00916079"/>
    <w:rsid w:val="00917CE9"/>
    <w:rsid w:val="00917DA5"/>
    <w:rsid w:val="00917FD1"/>
    <w:rsid w:val="00920BF2"/>
    <w:rsid w:val="0092143A"/>
    <w:rsid w:val="00921865"/>
    <w:rsid w:val="00922010"/>
    <w:rsid w:val="00923070"/>
    <w:rsid w:val="00923DD5"/>
    <w:rsid w:val="00924E01"/>
    <w:rsid w:val="00925796"/>
    <w:rsid w:val="00925DB5"/>
    <w:rsid w:val="0092718C"/>
    <w:rsid w:val="0093025F"/>
    <w:rsid w:val="00930B43"/>
    <w:rsid w:val="009315DA"/>
    <w:rsid w:val="00931BD9"/>
    <w:rsid w:val="00931DA7"/>
    <w:rsid w:val="009323CD"/>
    <w:rsid w:val="00932B8A"/>
    <w:rsid w:val="00934609"/>
    <w:rsid w:val="009368F3"/>
    <w:rsid w:val="009404B0"/>
    <w:rsid w:val="00940B69"/>
    <w:rsid w:val="00940E05"/>
    <w:rsid w:val="00941636"/>
    <w:rsid w:val="009417C4"/>
    <w:rsid w:val="00941C28"/>
    <w:rsid w:val="00943742"/>
    <w:rsid w:val="00943F55"/>
    <w:rsid w:val="00945972"/>
    <w:rsid w:val="00945C05"/>
    <w:rsid w:val="00946125"/>
    <w:rsid w:val="00946945"/>
    <w:rsid w:val="00946EC8"/>
    <w:rsid w:val="00947713"/>
    <w:rsid w:val="00947EE6"/>
    <w:rsid w:val="009503F1"/>
    <w:rsid w:val="00950BC4"/>
    <w:rsid w:val="00950DE7"/>
    <w:rsid w:val="00951BB0"/>
    <w:rsid w:val="00951D50"/>
    <w:rsid w:val="0095240E"/>
    <w:rsid w:val="00953066"/>
    <w:rsid w:val="00953920"/>
    <w:rsid w:val="00953D47"/>
    <w:rsid w:val="00954C48"/>
    <w:rsid w:val="00954FB3"/>
    <w:rsid w:val="0095681E"/>
    <w:rsid w:val="009570D9"/>
    <w:rsid w:val="009572D4"/>
    <w:rsid w:val="0096073F"/>
    <w:rsid w:val="00960A1F"/>
    <w:rsid w:val="00961691"/>
    <w:rsid w:val="00961921"/>
    <w:rsid w:val="009619C9"/>
    <w:rsid w:val="00961BF8"/>
    <w:rsid w:val="00962498"/>
    <w:rsid w:val="00962B28"/>
    <w:rsid w:val="00962C60"/>
    <w:rsid w:val="00963008"/>
    <w:rsid w:val="0096430A"/>
    <w:rsid w:val="0096460B"/>
    <w:rsid w:val="00964C2F"/>
    <w:rsid w:val="0096554B"/>
    <w:rsid w:val="0096584A"/>
    <w:rsid w:val="009677A5"/>
    <w:rsid w:val="0097051D"/>
    <w:rsid w:val="009719EC"/>
    <w:rsid w:val="00971F08"/>
    <w:rsid w:val="00971F41"/>
    <w:rsid w:val="0097217B"/>
    <w:rsid w:val="009733F3"/>
    <w:rsid w:val="0097405B"/>
    <w:rsid w:val="00975FD8"/>
    <w:rsid w:val="0097603D"/>
    <w:rsid w:val="00976949"/>
    <w:rsid w:val="0097742B"/>
    <w:rsid w:val="00980477"/>
    <w:rsid w:val="00980519"/>
    <w:rsid w:val="0098078A"/>
    <w:rsid w:val="00981A62"/>
    <w:rsid w:val="009820D0"/>
    <w:rsid w:val="00985253"/>
    <w:rsid w:val="009853B3"/>
    <w:rsid w:val="0098573E"/>
    <w:rsid w:val="00985AF6"/>
    <w:rsid w:val="00986286"/>
    <w:rsid w:val="00986918"/>
    <w:rsid w:val="00986DC7"/>
    <w:rsid w:val="00987347"/>
    <w:rsid w:val="00990630"/>
    <w:rsid w:val="00991761"/>
    <w:rsid w:val="00992407"/>
    <w:rsid w:val="009924A4"/>
    <w:rsid w:val="00992E71"/>
    <w:rsid w:val="00992F92"/>
    <w:rsid w:val="00993B96"/>
    <w:rsid w:val="009943BA"/>
    <w:rsid w:val="00994DCA"/>
    <w:rsid w:val="00994FCF"/>
    <w:rsid w:val="009960EC"/>
    <w:rsid w:val="009962D1"/>
    <w:rsid w:val="009970DD"/>
    <w:rsid w:val="009A0885"/>
    <w:rsid w:val="009A0FBA"/>
    <w:rsid w:val="009A1601"/>
    <w:rsid w:val="009A1CA0"/>
    <w:rsid w:val="009A37FF"/>
    <w:rsid w:val="009A4405"/>
    <w:rsid w:val="009A462D"/>
    <w:rsid w:val="009A482A"/>
    <w:rsid w:val="009A5332"/>
    <w:rsid w:val="009A560C"/>
    <w:rsid w:val="009A5CBA"/>
    <w:rsid w:val="009A6660"/>
    <w:rsid w:val="009B1F30"/>
    <w:rsid w:val="009B225D"/>
    <w:rsid w:val="009B3AC2"/>
    <w:rsid w:val="009B3C38"/>
    <w:rsid w:val="009B3D16"/>
    <w:rsid w:val="009B4DF4"/>
    <w:rsid w:val="009B564E"/>
    <w:rsid w:val="009B5A42"/>
    <w:rsid w:val="009B7E87"/>
    <w:rsid w:val="009C02AA"/>
    <w:rsid w:val="009C0CBF"/>
    <w:rsid w:val="009C176D"/>
    <w:rsid w:val="009C2328"/>
    <w:rsid w:val="009C32B6"/>
    <w:rsid w:val="009C33C3"/>
    <w:rsid w:val="009C403E"/>
    <w:rsid w:val="009C4439"/>
    <w:rsid w:val="009C4C7E"/>
    <w:rsid w:val="009C5165"/>
    <w:rsid w:val="009C567C"/>
    <w:rsid w:val="009C69A1"/>
    <w:rsid w:val="009C6B7C"/>
    <w:rsid w:val="009C7A16"/>
    <w:rsid w:val="009D052A"/>
    <w:rsid w:val="009D2F74"/>
    <w:rsid w:val="009D332A"/>
    <w:rsid w:val="009D4FF0"/>
    <w:rsid w:val="009D595B"/>
    <w:rsid w:val="009D6C57"/>
    <w:rsid w:val="009D703C"/>
    <w:rsid w:val="009D718F"/>
    <w:rsid w:val="009D725B"/>
    <w:rsid w:val="009D77CB"/>
    <w:rsid w:val="009E068F"/>
    <w:rsid w:val="009E0DF2"/>
    <w:rsid w:val="009E14E0"/>
    <w:rsid w:val="009E35DB"/>
    <w:rsid w:val="009E47A3"/>
    <w:rsid w:val="009E47E3"/>
    <w:rsid w:val="009E4E98"/>
    <w:rsid w:val="009E530E"/>
    <w:rsid w:val="009E5549"/>
    <w:rsid w:val="009E6D1E"/>
    <w:rsid w:val="009E7402"/>
    <w:rsid w:val="009E764D"/>
    <w:rsid w:val="009F08F3"/>
    <w:rsid w:val="009F10F8"/>
    <w:rsid w:val="009F25B9"/>
    <w:rsid w:val="009F25FA"/>
    <w:rsid w:val="009F344F"/>
    <w:rsid w:val="009F51A7"/>
    <w:rsid w:val="009F6244"/>
    <w:rsid w:val="009F64E9"/>
    <w:rsid w:val="009F710E"/>
    <w:rsid w:val="00A00639"/>
    <w:rsid w:val="00A00EBF"/>
    <w:rsid w:val="00A01F04"/>
    <w:rsid w:val="00A02663"/>
    <w:rsid w:val="00A02D1A"/>
    <w:rsid w:val="00A03997"/>
    <w:rsid w:val="00A048A8"/>
    <w:rsid w:val="00A04F49"/>
    <w:rsid w:val="00A057B1"/>
    <w:rsid w:val="00A05BBD"/>
    <w:rsid w:val="00A06ABF"/>
    <w:rsid w:val="00A07D93"/>
    <w:rsid w:val="00A13B36"/>
    <w:rsid w:val="00A13D78"/>
    <w:rsid w:val="00A13E54"/>
    <w:rsid w:val="00A13E99"/>
    <w:rsid w:val="00A16B5F"/>
    <w:rsid w:val="00A17F63"/>
    <w:rsid w:val="00A20947"/>
    <w:rsid w:val="00A2142B"/>
    <w:rsid w:val="00A2193B"/>
    <w:rsid w:val="00A22787"/>
    <w:rsid w:val="00A22CF0"/>
    <w:rsid w:val="00A22D7F"/>
    <w:rsid w:val="00A2351A"/>
    <w:rsid w:val="00A240C2"/>
    <w:rsid w:val="00A24812"/>
    <w:rsid w:val="00A25817"/>
    <w:rsid w:val="00A2637A"/>
    <w:rsid w:val="00A264A9"/>
    <w:rsid w:val="00A2677C"/>
    <w:rsid w:val="00A27785"/>
    <w:rsid w:val="00A30187"/>
    <w:rsid w:val="00A31F7A"/>
    <w:rsid w:val="00A32231"/>
    <w:rsid w:val="00A332F5"/>
    <w:rsid w:val="00A3397D"/>
    <w:rsid w:val="00A3448A"/>
    <w:rsid w:val="00A34F9A"/>
    <w:rsid w:val="00A36297"/>
    <w:rsid w:val="00A379BA"/>
    <w:rsid w:val="00A401F6"/>
    <w:rsid w:val="00A40E2D"/>
    <w:rsid w:val="00A4169A"/>
    <w:rsid w:val="00A41E2B"/>
    <w:rsid w:val="00A42BA4"/>
    <w:rsid w:val="00A43B8B"/>
    <w:rsid w:val="00A44120"/>
    <w:rsid w:val="00A44C59"/>
    <w:rsid w:val="00A44F27"/>
    <w:rsid w:val="00A45B74"/>
    <w:rsid w:val="00A4767F"/>
    <w:rsid w:val="00A47B1B"/>
    <w:rsid w:val="00A51131"/>
    <w:rsid w:val="00A512BD"/>
    <w:rsid w:val="00A51A75"/>
    <w:rsid w:val="00A52390"/>
    <w:rsid w:val="00A52E1D"/>
    <w:rsid w:val="00A552BB"/>
    <w:rsid w:val="00A5587A"/>
    <w:rsid w:val="00A56D59"/>
    <w:rsid w:val="00A61499"/>
    <w:rsid w:val="00A62A77"/>
    <w:rsid w:val="00A630CA"/>
    <w:rsid w:val="00A63483"/>
    <w:rsid w:val="00A642EF"/>
    <w:rsid w:val="00A657D7"/>
    <w:rsid w:val="00A660AC"/>
    <w:rsid w:val="00A6649A"/>
    <w:rsid w:val="00A6714C"/>
    <w:rsid w:val="00A67BBD"/>
    <w:rsid w:val="00A67E6C"/>
    <w:rsid w:val="00A70473"/>
    <w:rsid w:val="00A70874"/>
    <w:rsid w:val="00A70BAE"/>
    <w:rsid w:val="00A7170D"/>
    <w:rsid w:val="00A7193C"/>
    <w:rsid w:val="00A71B99"/>
    <w:rsid w:val="00A71F6E"/>
    <w:rsid w:val="00A723A5"/>
    <w:rsid w:val="00A72A67"/>
    <w:rsid w:val="00A739D0"/>
    <w:rsid w:val="00A75914"/>
    <w:rsid w:val="00A761D4"/>
    <w:rsid w:val="00A76965"/>
    <w:rsid w:val="00A77617"/>
    <w:rsid w:val="00A77E65"/>
    <w:rsid w:val="00A77EC4"/>
    <w:rsid w:val="00A803D8"/>
    <w:rsid w:val="00A80436"/>
    <w:rsid w:val="00A81627"/>
    <w:rsid w:val="00A81C34"/>
    <w:rsid w:val="00A82D41"/>
    <w:rsid w:val="00A83AA2"/>
    <w:rsid w:val="00A844C6"/>
    <w:rsid w:val="00A8779D"/>
    <w:rsid w:val="00A917C2"/>
    <w:rsid w:val="00A925C8"/>
    <w:rsid w:val="00A92879"/>
    <w:rsid w:val="00A93E53"/>
    <w:rsid w:val="00A9442A"/>
    <w:rsid w:val="00A945A4"/>
    <w:rsid w:val="00A96EFF"/>
    <w:rsid w:val="00AA016F"/>
    <w:rsid w:val="00AA01F1"/>
    <w:rsid w:val="00AA1ED6"/>
    <w:rsid w:val="00AA31FB"/>
    <w:rsid w:val="00AA51D6"/>
    <w:rsid w:val="00AA5CE6"/>
    <w:rsid w:val="00AA6651"/>
    <w:rsid w:val="00AA7B6C"/>
    <w:rsid w:val="00AB0BC8"/>
    <w:rsid w:val="00AB11CA"/>
    <w:rsid w:val="00AB12FC"/>
    <w:rsid w:val="00AB14D9"/>
    <w:rsid w:val="00AB272E"/>
    <w:rsid w:val="00AB2AB6"/>
    <w:rsid w:val="00AB2D44"/>
    <w:rsid w:val="00AB4AB8"/>
    <w:rsid w:val="00AB558A"/>
    <w:rsid w:val="00AB58E5"/>
    <w:rsid w:val="00AB655E"/>
    <w:rsid w:val="00AB7AA2"/>
    <w:rsid w:val="00AC007F"/>
    <w:rsid w:val="00AC10E5"/>
    <w:rsid w:val="00AC11F3"/>
    <w:rsid w:val="00AC2ECD"/>
    <w:rsid w:val="00AC30E1"/>
    <w:rsid w:val="00AC3119"/>
    <w:rsid w:val="00AC38B5"/>
    <w:rsid w:val="00AC3986"/>
    <w:rsid w:val="00AC430A"/>
    <w:rsid w:val="00AC43D8"/>
    <w:rsid w:val="00AC49FB"/>
    <w:rsid w:val="00AC4A65"/>
    <w:rsid w:val="00AC586E"/>
    <w:rsid w:val="00AC5A10"/>
    <w:rsid w:val="00AC5D7F"/>
    <w:rsid w:val="00AC6F96"/>
    <w:rsid w:val="00AC7780"/>
    <w:rsid w:val="00AD0AA3"/>
    <w:rsid w:val="00AD225A"/>
    <w:rsid w:val="00AD3D3D"/>
    <w:rsid w:val="00AD3F94"/>
    <w:rsid w:val="00AD4A5A"/>
    <w:rsid w:val="00AD644F"/>
    <w:rsid w:val="00AD74E9"/>
    <w:rsid w:val="00AD7C0A"/>
    <w:rsid w:val="00AE27AC"/>
    <w:rsid w:val="00AE3EFF"/>
    <w:rsid w:val="00AE40E0"/>
    <w:rsid w:val="00AE4DBA"/>
    <w:rsid w:val="00AE4F07"/>
    <w:rsid w:val="00AE5177"/>
    <w:rsid w:val="00AE696D"/>
    <w:rsid w:val="00AE7B26"/>
    <w:rsid w:val="00AF00E9"/>
    <w:rsid w:val="00AF16E2"/>
    <w:rsid w:val="00AF1C5D"/>
    <w:rsid w:val="00AF214B"/>
    <w:rsid w:val="00AF25A4"/>
    <w:rsid w:val="00AF2AF2"/>
    <w:rsid w:val="00AF3DAA"/>
    <w:rsid w:val="00AF42D7"/>
    <w:rsid w:val="00AF47CE"/>
    <w:rsid w:val="00AF4DFF"/>
    <w:rsid w:val="00AF7984"/>
    <w:rsid w:val="00B006FE"/>
    <w:rsid w:val="00B007CB"/>
    <w:rsid w:val="00B02AA9"/>
    <w:rsid w:val="00B02FA3"/>
    <w:rsid w:val="00B03031"/>
    <w:rsid w:val="00B03DF3"/>
    <w:rsid w:val="00B04B11"/>
    <w:rsid w:val="00B05084"/>
    <w:rsid w:val="00B051BE"/>
    <w:rsid w:val="00B057FA"/>
    <w:rsid w:val="00B06E0D"/>
    <w:rsid w:val="00B07639"/>
    <w:rsid w:val="00B07915"/>
    <w:rsid w:val="00B10131"/>
    <w:rsid w:val="00B101BC"/>
    <w:rsid w:val="00B124F4"/>
    <w:rsid w:val="00B12623"/>
    <w:rsid w:val="00B138A9"/>
    <w:rsid w:val="00B13E5D"/>
    <w:rsid w:val="00B142DC"/>
    <w:rsid w:val="00B14C66"/>
    <w:rsid w:val="00B15180"/>
    <w:rsid w:val="00B157F9"/>
    <w:rsid w:val="00B15D3A"/>
    <w:rsid w:val="00B15F85"/>
    <w:rsid w:val="00B167F1"/>
    <w:rsid w:val="00B168B9"/>
    <w:rsid w:val="00B1715B"/>
    <w:rsid w:val="00B1770E"/>
    <w:rsid w:val="00B17811"/>
    <w:rsid w:val="00B20256"/>
    <w:rsid w:val="00B20346"/>
    <w:rsid w:val="00B20D09"/>
    <w:rsid w:val="00B21507"/>
    <w:rsid w:val="00B22A6E"/>
    <w:rsid w:val="00B25464"/>
    <w:rsid w:val="00B26F7E"/>
    <w:rsid w:val="00B2763F"/>
    <w:rsid w:val="00B27AAC"/>
    <w:rsid w:val="00B305AC"/>
    <w:rsid w:val="00B30929"/>
    <w:rsid w:val="00B3228A"/>
    <w:rsid w:val="00B3298D"/>
    <w:rsid w:val="00B32CEE"/>
    <w:rsid w:val="00B33C5B"/>
    <w:rsid w:val="00B34900"/>
    <w:rsid w:val="00B34C89"/>
    <w:rsid w:val="00B3652E"/>
    <w:rsid w:val="00B372AA"/>
    <w:rsid w:val="00B40445"/>
    <w:rsid w:val="00B40779"/>
    <w:rsid w:val="00B41888"/>
    <w:rsid w:val="00B4237E"/>
    <w:rsid w:val="00B459CD"/>
    <w:rsid w:val="00B45A52"/>
    <w:rsid w:val="00B46175"/>
    <w:rsid w:val="00B46C80"/>
    <w:rsid w:val="00B46CCD"/>
    <w:rsid w:val="00B470BA"/>
    <w:rsid w:val="00B47DD2"/>
    <w:rsid w:val="00B51963"/>
    <w:rsid w:val="00B530A8"/>
    <w:rsid w:val="00B53101"/>
    <w:rsid w:val="00B53CC6"/>
    <w:rsid w:val="00B54241"/>
    <w:rsid w:val="00B57931"/>
    <w:rsid w:val="00B57C82"/>
    <w:rsid w:val="00B614A6"/>
    <w:rsid w:val="00B614EF"/>
    <w:rsid w:val="00B62AAA"/>
    <w:rsid w:val="00B62FCB"/>
    <w:rsid w:val="00B63D74"/>
    <w:rsid w:val="00B64FC1"/>
    <w:rsid w:val="00B66367"/>
    <w:rsid w:val="00B664C7"/>
    <w:rsid w:val="00B667FB"/>
    <w:rsid w:val="00B6799C"/>
    <w:rsid w:val="00B739F6"/>
    <w:rsid w:val="00B748C0"/>
    <w:rsid w:val="00B74EA1"/>
    <w:rsid w:val="00B75C7D"/>
    <w:rsid w:val="00B76A77"/>
    <w:rsid w:val="00B81A6C"/>
    <w:rsid w:val="00B8289B"/>
    <w:rsid w:val="00B8289D"/>
    <w:rsid w:val="00B828C1"/>
    <w:rsid w:val="00B83605"/>
    <w:rsid w:val="00B83FE2"/>
    <w:rsid w:val="00B840F6"/>
    <w:rsid w:val="00B841C3"/>
    <w:rsid w:val="00B84B2B"/>
    <w:rsid w:val="00B851AE"/>
    <w:rsid w:val="00B857DF"/>
    <w:rsid w:val="00B85DE5"/>
    <w:rsid w:val="00B861D0"/>
    <w:rsid w:val="00B875E6"/>
    <w:rsid w:val="00B9044B"/>
    <w:rsid w:val="00B90F73"/>
    <w:rsid w:val="00B9121E"/>
    <w:rsid w:val="00B928AF"/>
    <w:rsid w:val="00B9356F"/>
    <w:rsid w:val="00B93B59"/>
    <w:rsid w:val="00B93BF9"/>
    <w:rsid w:val="00B9406A"/>
    <w:rsid w:val="00B9548D"/>
    <w:rsid w:val="00B9551F"/>
    <w:rsid w:val="00B9574C"/>
    <w:rsid w:val="00B97EF9"/>
    <w:rsid w:val="00BA0094"/>
    <w:rsid w:val="00BA0740"/>
    <w:rsid w:val="00BA10FB"/>
    <w:rsid w:val="00BA2280"/>
    <w:rsid w:val="00BA2A08"/>
    <w:rsid w:val="00BA462C"/>
    <w:rsid w:val="00BA5067"/>
    <w:rsid w:val="00BA56D2"/>
    <w:rsid w:val="00BA6F7C"/>
    <w:rsid w:val="00BA7582"/>
    <w:rsid w:val="00BA76E0"/>
    <w:rsid w:val="00BB1466"/>
    <w:rsid w:val="00BB235B"/>
    <w:rsid w:val="00BB2A25"/>
    <w:rsid w:val="00BB3FCF"/>
    <w:rsid w:val="00BB4A85"/>
    <w:rsid w:val="00BB51E9"/>
    <w:rsid w:val="00BB5BE0"/>
    <w:rsid w:val="00BB5DD6"/>
    <w:rsid w:val="00BB6339"/>
    <w:rsid w:val="00BB6DFC"/>
    <w:rsid w:val="00BC0312"/>
    <w:rsid w:val="00BC0FDC"/>
    <w:rsid w:val="00BC3053"/>
    <w:rsid w:val="00BC3D55"/>
    <w:rsid w:val="00BC4AD7"/>
    <w:rsid w:val="00BC4D2E"/>
    <w:rsid w:val="00BC4DA5"/>
    <w:rsid w:val="00BC78F0"/>
    <w:rsid w:val="00BD06F2"/>
    <w:rsid w:val="00BD1CA5"/>
    <w:rsid w:val="00BD24CA"/>
    <w:rsid w:val="00BD26CC"/>
    <w:rsid w:val="00BD3052"/>
    <w:rsid w:val="00BD3A85"/>
    <w:rsid w:val="00BD3C22"/>
    <w:rsid w:val="00BD48AC"/>
    <w:rsid w:val="00BD5824"/>
    <w:rsid w:val="00BD5F1A"/>
    <w:rsid w:val="00BD636B"/>
    <w:rsid w:val="00BD7BB2"/>
    <w:rsid w:val="00BE1234"/>
    <w:rsid w:val="00BE161B"/>
    <w:rsid w:val="00BE2FA6"/>
    <w:rsid w:val="00BE333F"/>
    <w:rsid w:val="00BE3E24"/>
    <w:rsid w:val="00BE7054"/>
    <w:rsid w:val="00BE7406"/>
    <w:rsid w:val="00BE7603"/>
    <w:rsid w:val="00BF0881"/>
    <w:rsid w:val="00BF0CFF"/>
    <w:rsid w:val="00BF1108"/>
    <w:rsid w:val="00BF155B"/>
    <w:rsid w:val="00BF1B16"/>
    <w:rsid w:val="00BF2F52"/>
    <w:rsid w:val="00BF3279"/>
    <w:rsid w:val="00BF3A0A"/>
    <w:rsid w:val="00BF3C45"/>
    <w:rsid w:val="00BF5C19"/>
    <w:rsid w:val="00BF5EF7"/>
    <w:rsid w:val="00BF718B"/>
    <w:rsid w:val="00BF74C7"/>
    <w:rsid w:val="00C012A7"/>
    <w:rsid w:val="00C015F1"/>
    <w:rsid w:val="00C01F33"/>
    <w:rsid w:val="00C02CC6"/>
    <w:rsid w:val="00C03BA5"/>
    <w:rsid w:val="00C040F7"/>
    <w:rsid w:val="00C041B0"/>
    <w:rsid w:val="00C044AB"/>
    <w:rsid w:val="00C05706"/>
    <w:rsid w:val="00C07377"/>
    <w:rsid w:val="00C100B0"/>
    <w:rsid w:val="00C10478"/>
    <w:rsid w:val="00C1049C"/>
    <w:rsid w:val="00C1094C"/>
    <w:rsid w:val="00C10951"/>
    <w:rsid w:val="00C10BB4"/>
    <w:rsid w:val="00C11EF9"/>
    <w:rsid w:val="00C12107"/>
    <w:rsid w:val="00C1232E"/>
    <w:rsid w:val="00C124BE"/>
    <w:rsid w:val="00C128BF"/>
    <w:rsid w:val="00C12E8C"/>
    <w:rsid w:val="00C13702"/>
    <w:rsid w:val="00C1489C"/>
    <w:rsid w:val="00C14C97"/>
    <w:rsid w:val="00C14D4B"/>
    <w:rsid w:val="00C14DB4"/>
    <w:rsid w:val="00C154BB"/>
    <w:rsid w:val="00C15EEE"/>
    <w:rsid w:val="00C178B9"/>
    <w:rsid w:val="00C17AF6"/>
    <w:rsid w:val="00C212CC"/>
    <w:rsid w:val="00C2215D"/>
    <w:rsid w:val="00C238C9"/>
    <w:rsid w:val="00C23B75"/>
    <w:rsid w:val="00C2497E"/>
    <w:rsid w:val="00C26A77"/>
    <w:rsid w:val="00C26AC5"/>
    <w:rsid w:val="00C26FAA"/>
    <w:rsid w:val="00C279B5"/>
    <w:rsid w:val="00C27C45"/>
    <w:rsid w:val="00C304C5"/>
    <w:rsid w:val="00C342B9"/>
    <w:rsid w:val="00C370BF"/>
    <w:rsid w:val="00C3719D"/>
    <w:rsid w:val="00C41D8C"/>
    <w:rsid w:val="00C43A14"/>
    <w:rsid w:val="00C4445B"/>
    <w:rsid w:val="00C44F26"/>
    <w:rsid w:val="00C45CA4"/>
    <w:rsid w:val="00C516A8"/>
    <w:rsid w:val="00C52110"/>
    <w:rsid w:val="00C52B0C"/>
    <w:rsid w:val="00C52DE6"/>
    <w:rsid w:val="00C53137"/>
    <w:rsid w:val="00C54719"/>
    <w:rsid w:val="00C5472D"/>
    <w:rsid w:val="00C54995"/>
    <w:rsid w:val="00C549EA"/>
    <w:rsid w:val="00C54D41"/>
    <w:rsid w:val="00C55CCD"/>
    <w:rsid w:val="00C561BA"/>
    <w:rsid w:val="00C56207"/>
    <w:rsid w:val="00C60783"/>
    <w:rsid w:val="00C607F7"/>
    <w:rsid w:val="00C613AF"/>
    <w:rsid w:val="00C619E3"/>
    <w:rsid w:val="00C6344A"/>
    <w:rsid w:val="00C64075"/>
    <w:rsid w:val="00C64672"/>
    <w:rsid w:val="00C6486D"/>
    <w:rsid w:val="00C67337"/>
    <w:rsid w:val="00C67C9F"/>
    <w:rsid w:val="00C67F53"/>
    <w:rsid w:val="00C70697"/>
    <w:rsid w:val="00C70A5C"/>
    <w:rsid w:val="00C72DC3"/>
    <w:rsid w:val="00C72EF4"/>
    <w:rsid w:val="00C7478E"/>
    <w:rsid w:val="00C75D2F"/>
    <w:rsid w:val="00C763F6"/>
    <w:rsid w:val="00C767BE"/>
    <w:rsid w:val="00C76963"/>
    <w:rsid w:val="00C76E3C"/>
    <w:rsid w:val="00C80FA3"/>
    <w:rsid w:val="00C811D9"/>
    <w:rsid w:val="00C81568"/>
    <w:rsid w:val="00C81F3D"/>
    <w:rsid w:val="00C82479"/>
    <w:rsid w:val="00C83197"/>
    <w:rsid w:val="00C842AF"/>
    <w:rsid w:val="00C84BA0"/>
    <w:rsid w:val="00C84CBD"/>
    <w:rsid w:val="00C86CF5"/>
    <w:rsid w:val="00C9027A"/>
    <w:rsid w:val="00C9068E"/>
    <w:rsid w:val="00C912AB"/>
    <w:rsid w:val="00C91EB3"/>
    <w:rsid w:val="00C92CFA"/>
    <w:rsid w:val="00C93C4B"/>
    <w:rsid w:val="00C944AB"/>
    <w:rsid w:val="00C94D42"/>
    <w:rsid w:val="00C95B40"/>
    <w:rsid w:val="00C97A59"/>
    <w:rsid w:val="00CA0186"/>
    <w:rsid w:val="00CA05FA"/>
    <w:rsid w:val="00CA0A1A"/>
    <w:rsid w:val="00CA1E76"/>
    <w:rsid w:val="00CA1ED8"/>
    <w:rsid w:val="00CA3E0D"/>
    <w:rsid w:val="00CA4633"/>
    <w:rsid w:val="00CA4E5E"/>
    <w:rsid w:val="00CA590C"/>
    <w:rsid w:val="00CA69BA"/>
    <w:rsid w:val="00CA731A"/>
    <w:rsid w:val="00CA7EC7"/>
    <w:rsid w:val="00CB0CB1"/>
    <w:rsid w:val="00CB1F63"/>
    <w:rsid w:val="00CB2ABE"/>
    <w:rsid w:val="00CB3975"/>
    <w:rsid w:val="00CB4F1C"/>
    <w:rsid w:val="00CB7170"/>
    <w:rsid w:val="00CC040E"/>
    <w:rsid w:val="00CC0D78"/>
    <w:rsid w:val="00CC1092"/>
    <w:rsid w:val="00CC10C7"/>
    <w:rsid w:val="00CC111F"/>
    <w:rsid w:val="00CC2011"/>
    <w:rsid w:val="00CC21D2"/>
    <w:rsid w:val="00CC2C21"/>
    <w:rsid w:val="00CC30F0"/>
    <w:rsid w:val="00CC315B"/>
    <w:rsid w:val="00CC3EA0"/>
    <w:rsid w:val="00CC4276"/>
    <w:rsid w:val="00CC47C4"/>
    <w:rsid w:val="00CC4F26"/>
    <w:rsid w:val="00CC5185"/>
    <w:rsid w:val="00CC5465"/>
    <w:rsid w:val="00CC5943"/>
    <w:rsid w:val="00CC70FA"/>
    <w:rsid w:val="00CC7668"/>
    <w:rsid w:val="00CC7B45"/>
    <w:rsid w:val="00CD0683"/>
    <w:rsid w:val="00CD087A"/>
    <w:rsid w:val="00CD1188"/>
    <w:rsid w:val="00CD2ED1"/>
    <w:rsid w:val="00CD337B"/>
    <w:rsid w:val="00CD516F"/>
    <w:rsid w:val="00CD5E64"/>
    <w:rsid w:val="00CD6397"/>
    <w:rsid w:val="00CD7777"/>
    <w:rsid w:val="00CE0424"/>
    <w:rsid w:val="00CE1CE9"/>
    <w:rsid w:val="00CE27E3"/>
    <w:rsid w:val="00CE443F"/>
    <w:rsid w:val="00CE50DA"/>
    <w:rsid w:val="00CE5704"/>
    <w:rsid w:val="00CE64DC"/>
    <w:rsid w:val="00CE65C4"/>
    <w:rsid w:val="00CE71E0"/>
    <w:rsid w:val="00CE7561"/>
    <w:rsid w:val="00CE7605"/>
    <w:rsid w:val="00CF0B1C"/>
    <w:rsid w:val="00CF1354"/>
    <w:rsid w:val="00CF17CC"/>
    <w:rsid w:val="00CF3806"/>
    <w:rsid w:val="00CF3B1F"/>
    <w:rsid w:val="00CF3BF6"/>
    <w:rsid w:val="00CF43CB"/>
    <w:rsid w:val="00CF4D00"/>
    <w:rsid w:val="00CF625B"/>
    <w:rsid w:val="00CF687E"/>
    <w:rsid w:val="00CF7B21"/>
    <w:rsid w:val="00D008A0"/>
    <w:rsid w:val="00D00CA0"/>
    <w:rsid w:val="00D0349B"/>
    <w:rsid w:val="00D04434"/>
    <w:rsid w:val="00D04CB9"/>
    <w:rsid w:val="00D10249"/>
    <w:rsid w:val="00D103C7"/>
    <w:rsid w:val="00D115C3"/>
    <w:rsid w:val="00D11897"/>
    <w:rsid w:val="00D12A0D"/>
    <w:rsid w:val="00D12B2C"/>
    <w:rsid w:val="00D13135"/>
    <w:rsid w:val="00D1383E"/>
    <w:rsid w:val="00D13E4E"/>
    <w:rsid w:val="00D15132"/>
    <w:rsid w:val="00D16D25"/>
    <w:rsid w:val="00D17C21"/>
    <w:rsid w:val="00D203FB"/>
    <w:rsid w:val="00D212D6"/>
    <w:rsid w:val="00D21B50"/>
    <w:rsid w:val="00D22550"/>
    <w:rsid w:val="00D22DCB"/>
    <w:rsid w:val="00D239A7"/>
    <w:rsid w:val="00D23DED"/>
    <w:rsid w:val="00D23F47"/>
    <w:rsid w:val="00D3005B"/>
    <w:rsid w:val="00D31888"/>
    <w:rsid w:val="00D3240E"/>
    <w:rsid w:val="00D340A5"/>
    <w:rsid w:val="00D347C0"/>
    <w:rsid w:val="00D35B1C"/>
    <w:rsid w:val="00D36E71"/>
    <w:rsid w:val="00D371CC"/>
    <w:rsid w:val="00D37D87"/>
    <w:rsid w:val="00D40B33"/>
    <w:rsid w:val="00D4116E"/>
    <w:rsid w:val="00D412EF"/>
    <w:rsid w:val="00D4318F"/>
    <w:rsid w:val="00D43192"/>
    <w:rsid w:val="00D438BF"/>
    <w:rsid w:val="00D440F8"/>
    <w:rsid w:val="00D44F6B"/>
    <w:rsid w:val="00D45321"/>
    <w:rsid w:val="00D45919"/>
    <w:rsid w:val="00D4631E"/>
    <w:rsid w:val="00D51E88"/>
    <w:rsid w:val="00D546FF"/>
    <w:rsid w:val="00D55231"/>
    <w:rsid w:val="00D55AD5"/>
    <w:rsid w:val="00D576CA"/>
    <w:rsid w:val="00D578B4"/>
    <w:rsid w:val="00D60E13"/>
    <w:rsid w:val="00D61AF5"/>
    <w:rsid w:val="00D62883"/>
    <w:rsid w:val="00D62CD5"/>
    <w:rsid w:val="00D63F51"/>
    <w:rsid w:val="00D6435F"/>
    <w:rsid w:val="00D64A50"/>
    <w:rsid w:val="00D652B5"/>
    <w:rsid w:val="00D6566C"/>
    <w:rsid w:val="00D66155"/>
    <w:rsid w:val="00D70695"/>
    <w:rsid w:val="00D708B0"/>
    <w:rsid w:val="00D7172F"/>
    <w:rsid w:val="00D71F12"/>
    <w:rsid w:val="00D74995"/>
    <w:rsid w:val="00D77B1D"/>
    <w:rsid w:val="00D77C7A"/>
    <w:rsid w:val="00D8021F"/>
    <w:rsid w:val="00D80383"/>
    <w:rsid w:val="00D82358"/>
    <w:rsid w:val="00D823C6"/>
    <w:rsid w:val="00D829DE"/>
    <w:rsid w:val="00D84963"/>
    <w:rsid w:val="00D85220"/>
    <w:rsid w:val="00D86CA3"/>
    <w:rsid w:val="00D871CE"/>
    <w:rsid w:val="00D878FE"/>
    <w:rsid w:val="00D917C9"/>
    <w:rsid w:val="00D91919"/>
    <w:rsid w:val="00D9196D"/>
    <w:rsid w:val="00D92982"/>
    <w:rsid w:val="00D93C85"/>
    <w:rsid w:val="00D94E17"/>
    <w:rsid w:val="00D95402"/>
    <w:rsid w:val="00D954D3"/>
    <w:rsid w:val="00D971D8"/>
    <w:rsid w:val="00D97E37"/>
    <w:rsid w:val="00D97E99"/>
    <w:rsid w:val="00DA0093"/>
    <w:rsid w:val="00DA05CF"/>
    <w:rsid w:val="00DA1803"/>
    <w:rsid w:val="00DA305E"/>
    <w:rsid w:val="00DA30EB"/>
    <w:rsid w:val="00DA3D6C"/>
    <w:rsid w:val="00DA4574"/>
    <w:rsid w:val="00DA5007"/>
    <w:rsid w:val="00DA5417"/>
    <w:rsid w:val="00DA547E"/>
    <w:rsid w:val="00DA550F"/>
    <w:rsid w:val="00DA56E8"/>
    <w:rsid w:val="00DA6537"/>
    <w:rsid w:val="00DA7984"/>
    <w:rsid w:val="00DA7DF4"/>
    <w:rsid w:val="00DB00B9"/>
    <w:rsid w:val="00DB08F3"/>
    <w:rsid w:val="00DB0A9F"/>
    <w:rsid w:val="00DB377D"/>
    <w:rsid w:val="00DB4AB9"/>
    <w:rsid w:val="00DB67B8"/>
    <w:rsid w:val="00DB6C1E"/>
    <w:rsid w:val="00DB7122"/>
    <w:rsid w:val="00DB76F3"/>
    <w:rsid w:val="00DB7EE4"/>
    <w:rsid w:val="00DC0D47"/>
    <w:rsid w:val="00DC0E54"/>
    <w:rsid w:val="00DC11BC"/>
    <w:rsid w:val="00DC1528"/>
    <w:rsid w:val="00DC2D36"/>
    <w:rsid w:val="00DC2EF0"/>
    <w:rsid w:val="00DC3EF7"/>
    <w:rsid w:val="00DC47E4"/>
    <w:rsid w:val="00DC4B28"/>
    <w:rsid w:val="00DC4C21"/>
    <w:rsid w:val="00DC502B"/>
    <w:rsid w:val="00DC5389"/>
    <w:rsid w:val="00DC53EF"/>
    <w:rsid w:val="00DC59F6"/>
    <w:rsid w:val="00DC5F97"/>
    <w:rsid w:val="00DC6077"/>
    <w:rsid w:val="00DC6A6A"/>
    <w:rsid w:val="00DC772E"/>
    <w:rsid w:val="00DC7FE6"/>
    <w:rsid w:val="00DD09E3"/>
    <w:rsid w:val="00DD2E25"/>
    <w:rsid w:val="00DD2E33"/>
    <w:rsid w:val="00DD3488"/>
    <w:rsid w:val="00DD34AC"/>
    <w:rsid w:val="00DD407B"/>
    <w:rsid w:val="00DD5CA0"/>
    <w:rsid w:val="00DD62D0"/>
    <w:rsid w:val="00DD6301"/>
    <w:rsid w:val="00DE1333"/>
    <w:rsid w:val="00DE13AE"/>
    <w:rsid w:val="00DE2337"/>
    <w:rsid w:val="00DE23D2"/>
    <w:rsid w:val="00DE5608"/>
    <w:rsid w:val="00DE582B"/>
    <w:rsid w:val="00DE58D0"/>
    <w:rsid w:val="00DE654F"/>
    <w:rsid w:val="00DF0B6E"/>
    <w:rsid w:val="00DF0D98"/>
    <w:rsid w:val="00DF0F7C"/>
    <w:rsid w:val="00DF15E0"/>
    <w:rsid w:val="00DF1D26"/>
    <w:rsid w:val="00DF2130"/>
    <w:rsid w:val="00DF29F7"/>
    <w:rsid w:val="00DF37A0"/>
    <w:rsid w:val="00DF4A95"/>
    <w:rsid w:val="00DF5DA5"/>
    <w:rsid w:val="00E0060D"/>
    <w:rsid w:val="00E01A4F"/>
    <w:rsid w:val="00E0300B"/>
    <w:rsid w:val="00E03483"/>
    <w:rsid w:val="00E0399A"/>
    <w:rsid w:val="00E039EB"/>
    <w:rsid w:val="00E0772D"/>
    <w:rsid w:val="00E1068C"/>
    <w:rsid w:val="00E110E7"/>
    <w:rsid w:val="00E11B20"/>
    <w:rsid w:val="00E12B6A"/>
    <w:rsid w:val="00E13866"/>
    <w:rsid w:val="00E14926"/>
    <w:rsid w:val="00E15345"/>
    <w:rsid w:val="00E17115"/>
    <w:rsid w:val="00E17410"/>
    <w:rsid w:val="00E17AFB"/>
    <w:rsid w:val="00E17FA2"/>
    <w:rsid w:val="00E20A97"/>
    <w:rsid w:val="00E20D05"/>
    <w:rsid w:val="00E214C6"/>
    <w:rsid w:val="00E22330"/>
    <w:rsid w:val="00E231B6"/>
    <w:rsid w:val="00E23530"/>
    <w:rsid w:val="00E23875"/>
    <w:rsid w:val="00E27314"/>
    <w:rsid w:val="00E27502"/>
    <w:rsid w:val="00E30777"/>
    <w:rsid w:val="00E30B5A"/>
    <w:rsid w:val="00E3123D"/>
    <w:rsid w:val="00E31461"/>
    <w:rsid w:val="00E316B1"/>
    <w:rsid w:val="00E31D43"/>
    <w:rsid w:val="00E32088"/>
    <w:rsid w:val="00E32608"/>
    <w:rsid w:val="00E337C8"/>
    <w:rsid w:val="00E34188"/>
    <w:rsid w:val="00E3446E"/>
    <w:rsid w:val="00E345CD"/>
    <w:rsid w:val="00E34A01"/>
    <w:rsid w:val="00E34B6E"/>
    <w:rsid w:val="00E35559"/>
    <w:rsid w:val="00E3593D"/>
    <w:rsid w:val="00E368EC"/>
    <w:rsid w:val="00E37066"/>
    <w:rsid w:val="00E3723A"/>
    <w:rsid w:val="00E37860"/>
    <w:rsid w:val="00E37EAF"/>
    <w:rsid w:val="00E40FAB"/>
    <w:rsid w:val="00E41F89"/>
    <w:rsid w:val="00E420FF"/>
    <w:rsid w:val="00E42B40"/>
    <w:rsid w:val="00E4399C"/>
    <w:rsid w:val="00E446F1"/>
    <w:rsid w:val="00E44FF9"/>
    <w:rsid w:val="00E451F3"/>
    <w:rsid w:val="00E45D9B"/>
    <w:rsid w:val="00E46886"/>
    <w:rsid w:val="00E472AF"/>
    <w:rsid w:val="00E47309"/>
    <w:rsid w:val="00E4767E"/>
    <w:rsid w:val="00E47701"/>
    <w:rsid w:val="00E47AEF"/>
    <w:rsid w:val="00E5059B"/>
    <w:rsid w:val="00E52D53"/>
    <w:rsid w:val="00E53B75"/>
    <w:rsid w:val="00E54E3B"/>
    <w:rsid w:val="00E5661C"/>
    <w:rsid w:val="00E57565"/>
    <w:rsid w:val="00E600DC"/>
    <w:rsid w:val="00E60CE4"/>
    <w:rsid w:val="00E60DEC"/>
    <w:rsid w:val="00E61401"/>
    <w:rsid w:val="00E614AC"/>
    <w:rsid w:val="00E61E0F"/>
    <w:rsid w:val="00E637D2"/>
    <w:rsid w:val="00E63838"/>
    <w:rsid w:val="00E63A17"/>
    <w:rsid w:val="00E64434"/>
    <w:rsid w:val="00E659AA"/>
    <w:rsid w:val="00E6643E"/>
    <w:rsid w:val="00E67C51"/>
    <w:rsid w:val="00E7133A"/>
    <w:rsid w:val="00E716CA"/>
    <w:rsid w:val="00E72EFC"/>
    <w:rsid w:val="00E73059"/>
    <w:rsid w:val="00E753EA"/>
    <w:rsid w:val="00E758EC"/>
    <w:rsid w:val="00E75A12"/>
    <w:rsid w:val="00E77FF3"/>
    <w:rsid w:val="00E8234C"/>
    <w:rsid w:val="00E83094"/>
    <w:rsid w:val="00E83AA9"/>
    <w:rsid w:val="00E85928"/>
    <w:rsid w:val="00E86C0C"/>
    <w:rsid w:val="00E87004"/>
    <w:rsid w:val="00E8730D"/>
    <w:rsid w:val="00E87822"/>
    <w:rsid w:val="00E90395"/>
    <w:rsid w:val="00E90E49"/>
    <w:rsid w:val="00E917F9"/>
    <w:rsid w:val="00E9291C"/>
    <w:rsid w:val="00E93FFE"/>
    <w:rsid w:val="00E94F8A"/>
    <w:rsid w:val="00E95158"/>
    <w:rsid w:val="00E9689C"/>
    <w:rsid w:val="00E96AA1"/>
    <w:rsid w:val="00E970A8"/>
    <w:rsid w:val="00E97228"/>
    <w:rsid w:val="00EA00FF"/>
    <w:rsid w:val="00EA0D21"/>
    <w:rsid w:val="00EA1988"/>
    <w:rsid w:val="00EA1FBA"/>
    <w:rsid w:val="00EA2923"/>
    <w:rsid w:val="00EA2AA8"/>
    <w:rsid w:val="00EA3568"/>
    <w:rsid w:val="00EA35CA"/>
    <w:rsid w:val="00EA3D77"/>
    <w:rsid w:val="00EA4156"/>
    <w:rsid w:val="00EA4E63"/>
    <w:rsid w:val="00EA5982"/>
    <w:rsid w:val="00EA5F52"/>
    <w:rsid w:val="00EA67D5"/>
    <w:rsid w:val="00EA70F6"/>
    <w:rsid w:val="00EA7A41"/>
    <w:rsid w:val="00EB0529"/>
    <w:rsid w:val="00EB077B"/>
    <w:rsid w:val="00EB15BE"/>
    <w:rsid w:val="00EB29A1"/>
    <w:rsid w:val="00EB3246"/>
    <w:rsid w:val="00EB35AA"/>
    <w:rsid w:val="00EB364B"/>
    <w:rsid w:val="00EB4DF6"/>
    <w:rsid w:val="00EB4EA2"/>
    <w:rsid w:val="00EB6AEE"/>
    <w:rsid w:val="00EC0F69"/>
    <w:rsid w:val="00EC27C6"/>
    <w:rsid w:val="00EC4207"/>
    <w:rsid w:val="00EC5653"/>
    <w:rsid w:val="00EC60B5"/>
    <w:rsid w:val="00EC65CF"/>
    <w:rsid w:val="00EC68B3"/>
    <w:rsid w:val="00EC71CE"/>
    <w:rsid w:val="00ED0C83"/>
    <w:rsid w:val="00ED1006"/>
    <w:rsid w:val="00ED3CA2"/>
    <w:rsid w:val="00ED3CDE"/>
    <w:rsid w:val="00ED42F9"/>
    <w:rsid w:val="00ED4D51"/>
    <w:rsid w:val="00ED4DC6"/>
    <w:rsid w:val="00ED64F7"/>
    <w:rsid w:val="00ED655B"/>
    <w:rsid w:val="00ED6644"/>
    <w:rsid w:val="00ED7D94"/>
    <w:rsid w:val="00EE089D"/>
    <w:rsid w:val="00EE1677"/>
    <w:rsid w:val="00EE2913"/>
    <w:rsid w:val="00EE3707"/>
    <w:rsid w:val="00EE7065"/>
    <w:rsid w:val="00EE753C"/>
    <w:rsid w:val="00EF18FE"/>
    <w:rsid w:val="00EF1B1A"/>
    <w:rsid w:val="00EF2A01"/>
    <w:rsid w:val="00EF3123"/>
    <w:rsid w:val="00EF47CA"/>
    <w:rsid w:val="00EF4F93"/>
    <w:rsid w:val="00EF5787"/>
    <w:rsid w:val="00EF5829"/>
    <w:rsid w:val="00EF58CD"/>
    <w:rsid w:val="00EF60D0"/>
    <w:rsid w:val="00F015F8"/>
    <w:rsid w:val="00F01D41"/>
    <w:rsid w:val="00F01EAF"/>
    <w:rsid w:val="00F02814"/>
    <w:rsid w:val="00F02F74"/>
    <w:rsid w:val="00F0528D"/>
    <w:rsid w:val="00F068A1"/>
    <w:rsid w:val="00F06C67"/>
    <w:rsid w:val="00F06DFD"/>
    <w:rsid w:val="00F071D1"/>
    <w:rsid w:val="00F07533"/>
    <w:rsid w:val="00F10092"/>
    <w:rsid w:val="00F10629"/>
    <w:rsid w:val="00F12668"/>
    <w:rsid w:val="00F127F0"/>
    <w:rsid w:val="00F1436B"/>
    <w:rsid w:val="00F15C85"/>
    <w:rsid w:val="00F15DB5"/>
    <w:rsid w:val="00F15FA5"/>
    <w:rsid w:val="00F166E8"/>
    <w:rsid w:val="00F175DC"/>
    <w:rsid w:val="00F209B7"/>
    <w:rsid w:val="00F22678"/>
    <w:rsid w:val="00F22C8D"/>
    <w:rsid w:val="00F23377"/>
    <w:rsid w:val="00F236F7"/>
    <w:rsid w:val="00F2376F"/>
    <w:rsid w:val="00F240CF"/>
    <w:rsid w:val="00F243D8"/>
    <w:rsid w:val="00F24C2B"/>
    <w:rsid w:val="00F30828"/>
    <w:rsid w:val="00F30EA8"/>
    <w:rsid w:val="00F313D6"/>
    <w:rsid w:val="00F323D0"/>
    <w:rsid w:val="00F325F0"/>
    <w:rsid w:val="00F3302C"/>
    <w:rsid w:val="00F33670"/>
    <w:rsid w:val="00F3466E"/>
    <w:rsid w:val="00F3694E"/>
    <w:rsid w:val="00F36DDE"/>
    <w:rsid w:val="00F37224"/>
    <w:rsid w:val="00F37A2A"/>
    <w:rsid w:val="00F37B57"/>
    <w:rsid w:val="00F40B01"/>
    <w:rsid w:val="00F40F0C"/>
    <w:rsid w:val="00F417DE"/>
    <w:rsid w:val="00F41C74"/>
    <w:rsid w:val="00F44B77"/>
    <w:rsid w:val="00F45F68"/>
    <w:rsid w:val="00F46085"/>
    <w:rsid w:val="00F47046"/>
    <w:rsid w:val="00F4738C"/>
    <w:rsid w:val="00F4766C"/>
    <w:rsid w:val="00F50577"/>
    <w:rsid w:val="00F507D1"/>
    <w:rsid w:val="00F519CE"/>
    <w:rsid w:val="00F51ADA"/>
    <w:rsid w:val="00F52E16"/>
    <w:rsid w:val="00F54EDC"/>
    <w:rsid w:val="00F554B8"/>
    <w:rsid w:val="00F55775"/>
    <w:rsid w:val="00F55C61"/>
    <w:rsid w:val="00F56681"/>
    <w:rsid w:val="00F56911"/>
    <w:rsid w:val="00F60257"/>
    <w:rsid w:val="00F607C5"/>
    <w:rsid w:val="00F60DEA"/>
    <w:rsid w:val="00F613D3"/>
    <w:rsid w:val="00F618FA"/>
    <w:rsid w:val="00F619E0"/>
    <w:rsid w:val="00F6302A"/>
    <w:rsid w:val="00F63110"/>
    <w:rsid w:val="00F638CF"/>
    <w:rsid w:val="00F64C2B"/>
    <w:rsid w:val="00F651BE"/>
    <w:rsid w:val="00F65F4D"/>
    <w:rsid w:val="00F677C6"/>
    <w:rsid w:val="00F67F53"/>
    <w:rsid w:val="00F703BE"/>
    <w:rsid w:val="00F706A1"/>
    <w:rsid w:val="00F70B47"/>
    <w:rsid w:val="00F71F69"/>
    <w:rsid w:val="00F71FFB"/>
    <w:rsid w:val="00F72B72"/>
    <w:rsid w:val="00F7323C"/>
    <w:rsid w:val="00F73AB7"/>
    <w:rsid w:val="00F74BB9"/>
    <w:rsid w:val="00F75582"/>
    <w:rsid w:val="00F756EB"/>
    <w:rsid w:val="00F75A7F"/>
    <w:rsid w:val="00F76EFA"/>
    <w:rsid w:val="00F77F0F"/>
    <w:rsid w:val="00F804B5"/>
    <w:rsid w:val="00F804BE"/>
    <w:rsid w:val="00F817CE"/>
    <w:rsid w:val="00F81A56"/>
    <w:rsid w:val="00F821B2"/>
    <w:rsid w:val="00F84013"/>
    <w:rsid w:val="00F8412F"/>
    <w:rsid w:val="00F8456C"/>
    <w:rsid w:val="00F84BD4"/>
    <w:rsid w:val="00F859D8"/>
    <w:rsid w:val="00F868F5"/>
    <w:rsid w:val="00F9056A"/>
    <w:rsid w:val="00F90F8D"/>
    <w:rsid w:val="00F9166A"/>
    <w:rsid w:val="00F91799"/>
    <w:rsid w:val="00F92065"/>
    <w:rsid w:val="00F92114"/>
    <w:rsid w:val="00F92306"/>
    <w:rsid w:val="00F92782"/>
    <w:rsid w:val="00F93AA9"/>
    <w:rsid w:val="00F956A1"/>
    <w:rsid w:val="00F96985"/>
    <w:rsid w:val="00F97838"/>
    <w:rsid w:val="00FA0789"/>
    <w:rsid w:val="00FA26B4"/>
    <w:rsid w:val="00FA2BB3"/>
    <w:rsid w:val="00FA2D2A"/>
    <w:rsid w:val="00FA2FDB"/>
    <w:rsid w:val="00FA4003"/>
    <w:rsid w:val="00FA404D"/>
    <w:rsid w:val="00FA5A8B"/>
    <w:rsid w:val="00FA604D"/>
    <w:rsid w:val="00FA62F8"/>
    <w:rsid w:val="00FB0CB4"/>
    <w:rsid w:val="00FB2A72"/>
    <w:rsid w:val="00FB3EEA"/>
    <w:rsid w:val="00FB4C80"/>
    <w:rsid w:val="00FB626C"/>
    <w:rsid w:val="00FB6883"/>
    <w:rsid w:val="00FB6A6A"/>
    <w:rsid w:val="00FC4AD0"/>
    <w:rsid w:val="00FC6627"/>
    <w:rsid w:val="00FC7429"/>
    <w:rsid w:val="00FD07F6"/>
    <w:rsid w:val="00FD1C91"/>
    <w:rsid w:val="00FD1DF7"/>
    <w:rsid w:val="00FD1EC8"/>
    <w:rsid w:val="00FD3FB3"/>
    <w:rsid w:val="00FD47ED"/>
    <w:rsid w:val="00FD4A85"/>
    <w:rsid w:val="00FD523B"/>
    <w:rsid w:val="00FD6009"/>
    <w:rsid w:val="00FD73A1"/>
    <w:rsid w:val="00FD74DB"/>
    <w:rsid w:val="00FD7660"/>
    <w:rsid w:val="00FE0655"/>
    <w:rsid w:val="00FE12E2"/>
    <w:rsid w:val="00FE1D85"/>
    <w:rsid w:val="00FE2348"/>
    <w:rsid w:val="00FE2365"/>
    <w:rsid w:val="00FE3CA9"/>
    <w:rsid w:val="00FE45B9"/>
    <w:rsid w:val="00FE4C7B"/>
    <w:rsid w:val="00FE6E4F"/>
    <w:rsid w:val="00FE7336"/>
    <w:rsid w:val="00FE75AA"/>
    <w:rsid w:val="00FE787C"/>
    <w:rsid w:val="00FE7D7E"/>
    <w:rsid w:val="00FF073D"/>
    <w:rsid w:val="00FF138A"/>
    <w:rsid w:val="00FF2987"/>
    <w:rsid w:val="00FF3F5B"/>
    <w:rsid w:val="00FF45A5"/>
    <w:rsid w:val="00FF4C28"/>
    <w:rsid w:val="00FF5A3D"/>
    <w:rsid w:val="00FF5C91"/>
    <w:rsid w:val="00FF6331"/>
    <w:rsid w:val="00FF66C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B84131"/>
  <w15:chartTrackingRefBased/>
  <w15:docId w15:val="{B3296F0F-73CA-4E49-8B7B-387811765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00E9"/>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AF00E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AF00E9"/>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AF00E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AF00E9"/>
    <w:pPr>
      <w:numPr>
        <w:ilvl w:val="3"/>
      </w:numPr>
      <w:outlineLvl w:val="3"/>
    </w:pPr>
    <w:rPr>
      <w:sz w:val="24"/>
      <w:szCs w:val="24"/>
    </w:rPr>
  </w:style>
  <w:style w:type="paragraph" w:styleId="Heading5">
    <w:name w:val="heading 5"/>
    <w:basedOn w:val="Heading4"/>
    <w:next w:val="Normal"/>
    <w:link w:val="Heading5Char"/>
    <w:qFormat/>
    <w:rsid w:val="00AF00E9"/>
    <w:pPr>
      <w:numPr>
        <w:ilvl w:val="4"/>
      </w:numPr>
      <w:outlineLvl w:val="4"/>
    </w:pPr>
    <w:rPr>
      <w:sz w:val="22"/>
      <w:szCs w:val="22"/>
    </w:rPr>
  </w:style>
  <w:style w:type="paragraph" w:styleId="Heading6">
    <w:name w:val="heading 6"/>
    <w:basedOn w:val="Normal"/>
    <w:next w:val="Normal"/>
    <w:link w:val="Heading6Char"/>
    <w:qFormat/>
    <w:rsid w:val="00AF00E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F00E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F00E9"/>
    <w:pPr>
      <w:numPr>
        <w:ilvl w:val="7"/>
      </w:numPr>
      <w:outlineLvl w:val="7"/>
    </w:pPr>
  </w:style>
  <w:style w:type="paragraph" w:styleId="Heading9">
    <w:name w:val="heading 9"/>
    <w:basedOn w:val="Heading8"/>
    <w:next w:val="Normal"/>
    <w:link w:val="Heading9Char"/>
    <w:qFormat/>
    <w:rsid w:val="00AF00E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00E9"/>
    <w:pPr>
      <w:spacing w:before="180"/>
      <w:ind w:left="2693" w:hanging="2693"/>
    </w:pPr>
    <w:rPr>
      <w:b w:val="0"/>
      <w:bCs/>
    </w:rPr>
  </w:style>
  <w:style w:type="paragraph" w:styleId="TOC1">
    <w:name w:val="toc 1"/>
    <w:aliases w:val="Observation TOC2"/>
    <w:uiPriority w:val="39"/>
    <w:rsid w:val="00AF00E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AF00E9"/>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AF00E9"/>
    <w:pPr>
      <w:spacing w:after="240"/>
      <w:jc w:val="center"/>
    </w:pPr>
    <w:rPr>
      <w:b/>
      <w:bCs/>
    </w:rPr>
  </w:style>
  <w:style w:type="paragraph" w:styleId="TOC5">
    <w:name w:val="toc 5"/>
    <w:aliases w:val="Observation TOC"/>
    <w:basedOn w:val="TOC4"/>
    <w:semiHidden/>
    <w:rsid w:val="00AF00E9"/>
    <w:pPr>
      <w:tabs>
        <w:tab w:val="right" w:pos="1701"/>
      </w:tabs>
      <w:ind w:left="1701" w:hanging="1701"/>
    </w:pPr>
  </w:style>
  <w:style w:type="paragraph" w:styleId="TOC4">
    <w:name w:val="toc 4"/>
    <w:basedOn w:val="TOC3"/>
    <w:semiHidden/>
    <w:rsid w:val="00AF00E9"/>
    <w:pPr>
      <w:ind w:left="1418" w:hanging="1418"/>
    </w:pPr>
  </w:style>
  <w:style w:type="paragraph" w:styleId="TOC3">
    <w:name w:val="toc 3"/>
    <w:basedOn w:val="TOC2"/>
    <w:semiHidden/>
    <w:rsid w:val="00AF00E9"/>
    <w:pPr>
      <w:ind w:left="1134" w:hanging="1134"/>
    </w:pPr>
  </w:style>
  <w:style w:type="paragraph" w:styleId="TOC2">
    <w:name w:val="toc 2"/>
    <w:basedOn w:val="TOC1"/>
    <w:semiHidden/>
    <w:rsid w:val="00AF00E9"/>
    <w:pPr>
      <w:keepNext w:val="0"/>
      <w:spacing w:before="0"/>
      <w:ind w:left="851" w:hanging="851"/>
    </w:pPr>
    <w:rPr>
      <w:szCs w:val="20"/>
    </w:rPr>
  </w:style>
  <w:style w:type="paragraph" w:styleId="Index2">
    <w:name w:val="index 2"/>
    <w:basedOn w:val="Index1"/>
    <w:semiHidden/>
    <w:rsid w:val="00AF00E9"/>
    <w:pPr>
      <w:ind w:left="284"/>
    </w:pPr>
  </w:style>
  <w:style w:type="paragraph" w:styleId="Index1">
    <w:name w:val="index 1"/>
    <w:basedOn w:val="Normal"/>
    <w:semiHidden/>
    <w:rsid w:val="00AF00E9"/>
    <w:pPr>
      <w:keepLines/>
      <w:spacing w:after="0"/>
    </w:pPr>
  </w:style>
  <w:style w:type="paragraph" w:styleId="DocumentMap">
    <w:name w:val="Document Map"/>
    <w:basedOn w:val="Normal"/>
    <w:semiHidden/>
    <w:rsid w:val="00AF00E9"/>
    <w:pPr>
      <w:shd w:val="clear" w:color="auto" w:fill="000080"/>
    </w:pPr>
    <w:rPr>
      <w:rFonts w:ascii="Tahoma" w:hAnsi="Tahoma" w:cs="Tahoma"/>
    </w:rPr>
  </w:style>
  <w:style w:type="paragraph" w:styleId="ListNumber2">
    <w:name w:val="List Number 2"/>
    <w:basedOn w:val="ListNumber"/>
    <w:rsid w:val="00AF00E9"/>
    <w:pPr>
      <w:ind w:left="851"/>
    </w:pPr>
  </w:style>
  <w:style w:type="paragraph" w:styleId="ListNumber">
    <w:name w:val="List Number"/>
    <w:basedOn w:val="List"/>
    <w:rsid w:val="00AF00E9"/>
  </w:style>
  <w:style w:type="paragraph" w:styleId="List">
    <w:name w:val="List"/>
    <w:basedOn w:val="Normal"/>
    <w:rsid w:val="00AF00E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F00E9"/>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AF00E9"/>
    <w:rPr>
      <w:b/>
      <w:bCs/>
      <w:position w:val="6"/>
      <w:sz w:val="16"/>
      <w:szCs w:val="16"/>
    </w:rPr>
  </w:style>
  <w:style w:type="paragraph" w:styleId="FootnoteText">
    <w:name w:val="footnote text"/>
    <w:basedOn w:val="Normal"/>
    <w:semiHidden/>
    <w:rsid w:val="00AF00E9"/>
    <w:pPr>
      <w:keepLines/>
      <w:spacing w:after="0"/>
      <w:ind w:left="454" w:hanging="454"/>
    </w:pPr>
    <w:rPr>
      <w:sz w:val="16"/>
      <w:szCs w:val="16"/>
    </w:rPr>
  </w:style>
  <w:style w:type="paragraph" w:customStyle="1" w:styleId="3GPPHeader">
    <w:name w:val="3GPP_Header"/>
    <w:basedOn w:val="Normal"/>
    <w:rsid w:val="00AF00E9"/>
    <w:pPr>
      <w:tabs>
        <w:tab w:val="left" w:pos="1701"/>
        <w:tab w:val="right" w:pos="9639"/>
      </w:tabs>
      <w:spacing w:after="240"/>
    </w:pPr>
    <w:rPr>
      <w:b/>
      <w:sz w:val="24"/>
    </w:rPr>
  </w:style>
  <w:style w:type="paragraph" w:styleId="TOC9">
    <w:name w:val="toc 9"/>
    <w:basedOn w:val="TOC8"/>
    <w:semiHidden/>
    <w:rsid w:val="00AF00E9"/>
    <w:pPr>
      <w:ind w:left="1418" w:hanging="1418"/>
    </w:pPr>
  </w:style>
  <w:style w:type="paragraph" w:styleId="TOC6">
    <w:name w:val="toc 6"/>
    <w:basedOn w:val="TOC5"/>
    <w:next w:val="Normal"/>
    <w:semiHidden/>
    <w:rsid w:val="00AF00E9"/>
    <w:pPr>
      <w:ind w:left="1985" w:hanging="1985"/>
    </w:pPr>
  </w:style>
  <w:style w:type="paragraph" w:styleId="TOC7">
    <w:name w:val="toc 7"/>
    <w:basedOn w:val="TOC6"/>
    <w:next w:val="Normal"/>
    <w:semiHidden/>
    <w:rsid w:val="00AF00E9"/>
    <w:pPr>
      <w:ind w:left="2268" w:hanging="2268"/>
    </w:pPr>
  </w:style>
  <w:style w:type="paragraph" w:styleId="ListBullet2">
    <w:name w:val="List Bullet 2"/>
    <w:basedOn w:val="ListBullet"/>
    <w:rsid w:val="00AF00E9"/>
    <w:pPr>
      <w:numPr>
        <w:numId w:val="6"/>
      </w:numPr>
    </w:pPr>
  </w:style>
  <w:style w:type="paragraph" w:styleId="ListBullet">
    <w:name w:val="List Bullet"/>
    <w:basedOn w:val="BodyText"/>
    <w:rsid w:val="00AF00E9"/>
    <w:pPr>
      <w:numPr>
        <w:numId w:val="5"/>
      </w:numPr>
    </w:pPr>
  </w:style>
  <w:style w:type="paragraph" w:styleId="ListBullet3">
    <w:name w:val="List Bullet 3"/>
    <w:basedOn w:val="ListBullet2"/>
    <w:rsid w:val="00AF00E9"/>
    <w:pPr>
      <w:numPr>
        <w:numId w:val="7"/>
      </w:numPr>
    </w:pPr>
  </w:style>
  <w:style w:type="paragraph" w:customStyle="1" w:styleId="EQ">
    <w:name w:val="EQ"/>
    <w:basedOn w:val="Normal"/>
    <w:next w:val="Normal"/>
    <w:rsid w:val="00AF00E9"/>
    <w:pPr>
      <w:keepLines/>
      <w:tabs>
        <w:tab w:val="center" w:pos="4536"/>
        <w:tab w:val="right" w:pos="9072"/>
      </w:tabs>
      <w:spacing w:after="180"/>
      <w:jc w:val="left"/>
    </w:pPr>
    <w:rPr>
      <w:noProof/>
      <w:lang w:eastAsia="en-US"/>
    </w:rPr>
  </w:style>
  <w:style w:type="paragraph" w:styleId="List2">
    <w:name w:val="List 2"/>
    <w:basedOn w:val="List"/>
    <w:rsid w:val="00AF00E9"/>
    <w:pPr>
      <w:ind w:left="851"/>
    </w:pPr>
  </w:style>
  <w:style w:type="paragraph" w:styleId="List3">
    <w:name w:val="List 3"/>
    <w:basedOn w:val="List2"/>
    <w:rsid w:val="00AF00E9"/>
    <w:pPr>
      <w:ind w:left="1135"/>
    </w:pPr>
  </w:style>
  <w:style w:type="paragraph" w:styleId="List4">
    <w:name w:val="List 4"/>
    <w:basedOn w:val="List3"/>
    <w:rsid w:val="00AF00E9"/>
    <w:pPr>
      <w:ind w:left="1418"/>
    </w:pPr>
  </w:style>
  <w:style w:type="paragraph" w:styleId="List5">
    <w:name w:val="List 5"/>
    <w:basedOn w:val="List4"/>
    <w:rsid w:val="00AF00E9"/>
    <w:pPr>
      <w:ind w:left="1702"/>
    </w:pPr>
  </w:style>
  <w:style w:type="paragraph" w:customStyle="1" w:styleId="EditorsNote">
    <w:name w:val="Editor's Note"/>
    <w:aliases w:val="EN"/>
    <w:basedOn w:val="Normal"/>
    <w:link w:val="EditorsNoteChar"/>
    <w:rsid w:val="00AF00E9"/>
    <w:pPr>
      <w:keepLines/>
      <w:spacing w:after="180"/>
      <w:ind w:left="1135" w:hanging="851"/>
      <w:jc w:val="left"/>
    </w:pPr>
    <w:rPr>
      <w:color w:val="FF0000"/>
      <w:lang w:eastAsia="en-US"/>
    </w:rPr>
  </w:style>
  <w:style w:type="paragraph" w:styleId="ListBullet4">
    <w:name w:val="List Bullet 4"/>
    <w:basedOn w:val="ListBullet3"/>
    <w:rsid w:val="00AF00E9"/>
    <w:pPr>
      <w:numPr>
        <w:numId w:val="8"/>
      </w:numPr>
    </w:pPr>
  </w:style>
  <w:style w:type="paragraph" w:styleId="ListBullet5">
    <w:name w:val="List Bullet 5"/>
    <w:basedOn w:val="ListBullet4"/>
    <w:rsid w:val="00AF00E9"/>
    <w:pPr>
      <w:numPr>
        <w:numId w:val="4"/>
      </w:numPr>
    </w:pPr>
  </w:style>
  <w:style w:type="paragraph" w:styleId="Footer">
    <w:name w:val="footer"/>
    <w:basedOn w:val="Header"/>
    <w:rsid w:val="00AF00E9"/>
    <w:pPr>
      <w:jc w:val="center"/>
    </w:pPr>
    <w:rPr>
      <w:i/>
      <w:iCs/>
    </w:rPr>
  </w:style>
  <w:style w:type="paragraph" w:customStyle="1" w:styleId="Reference">
    <w:name w:val="Reference"/>
    <w:basedOn w:val="Normal"/>
    <w:rsid w:val="00AF00E9"/>
    <w:pPr>
      <w:numPr>
        <w:numId w:val="2"/>
      </w:numPr>
    </w:pPr>
  </w:style>
  <w:style w:type="paragraph" w:styleId="BalloonText">
    <w:name w:val="Balloon Text"/>
    <w:basedOn w:val="Normal"/>
    <w:semiHidden/>
    <w:rsid w:val="00AF00E9"/>
    <w:rPr>
      <w:rFonts w:ascii="Tahoma" w:hAnsi="Tahoma" w:cs="Tahoma"/>
      <w:sz w:val="16"/>
      <w:szCs w:val="16"/>
    </w:rPr>
  </w:style>
  <w:style w:type="character" w:styleId="PageNumber">
    <w:name w:val="page number"/>
    <w:rsid w:val="00AF00E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F00E9"/>
  </w:style>
  <w:style w:type="character" w:styleId="Hyperlink">
    <w:name w:val="Hyperlink"/>
    <w:uiPriority w:val="99"/>
    <w:rsid w:val="00AF00E9"/>
    <w:rPr>
      <w:color w:val="0000FF"/>
      <w:u w:val="single"/>
      <w:lang w:val="en-GB"/>
    </w:rPr>
  </w:style>
  <w:style w:type="character" w:styleId="FollowedHyperlink">
    <w:name w:val="FollowedHyperlink"/>
    <w:semiHidden/>
    <w:rsid w:val="00AF00E9"/>
    <w:rPr>
      <w:color w:val="FF0000"/>
      <w:u w:val="single"/>
    </w:rPr>
  </w:style>
  <w:style w:type="character" w:styleId="CommentReference">
    <w:name w:val="annotation reference"/>
    <w:semiHidden/>
    <w:rsid w:val="00AF00E9"/>
    <w:rPr>
      <w:sz w:val="16"/>
      <w:szCs w:val="16"/>
    </w:rPr>
  </w:style>
  <w:style w:type="paragraph" w:styleId="CommentText">
    <w:name w:val="annotation text"/>
    <w:basedOn w:val="Normal"/>
    <w:link w:val="CommentTextChar"/>
    <w:rsid w:val="00AF00E9"/>
  </w:style>
  <w:style w:type="paragraph" w:styleId="CommentSubject">
    <w:name w:val="annotation subject"/>
    <w:basedOn w:val="CommentText"/>
    <w:next w:val="CommentText"/>
    <w:semiHidden/>
    <w:rsid w:val="00AF00E9"/>
    <w:rPr>
      <w:b/>
      <w:bCs/>
    </w:rPr>
  </w:style>
  <w:style w:type="character" w:customStyle="1" w:styleId="Heading1Char">
    <w:name w:val="Heading 1 Char"/>
    <w:link w:val="Heading1"/>
    <w:rsid w:val="00AF00E9"/>
    <w:rPr>
      <w:rFonts w:ascii="Arial" w:eastAsia="Times New Roman" w:hAnsi="Arial" w:cs="Arial"/>
      <w:sz w:val="36"/>
      <w:szCs w:val="36"/>
      <w:lang w:val="en-GB"/>
    </w:rPr>
  </w:style>
  <w:style w:type="paragraph" w:customStyle="1" w:styleId="B1">
    <w:name w:val="B1"/>
    <w:basedOn w:val="List"/>
    <w:link w:val="B1Char"/>
    <w:rsid w:val="00AF00E9"/>
    <w:pPr>
      <w:spacing w:after="180"/>
      <w:jc w:val="left"/>
    </w:pPr>
    <w:rPr>
      <w:lang w:eastAsia="en-US"/>
    </w:rPr>
  </w:style>
  <w:style w:type="paragraph" w:customStyle="1" w:styleId="B2">
    <w:name w:val="B2"/>
    <w:basedOn w:val="List2"/>
    <w:link w:val="B2Char"/>
    <w:rsid w:val="00AF00E9"/>
    <w:pPr>
      <w:spacing w:after="180"/>
      <w:jc w:val="left"/>
    </w:pPr>
    <w:rPr>
      <w:lang w:eastAsia="en-US"/>
    </w:rPr>
  </w:style>
  <w:style w:type="paragraph" w:customStyle="1" w:styleId="B3">
    <w:name w:val="B3"/>
    <w:basedOn w:val="List3"/>
    <w:link w:val="B3Char"/>
    <w:rsid w:val="00AF00E9"/>
    <w:pPr>
      <w:spacing w:after="180"/>
      <w:jc w:val="left"/>
    </w:pPr>
    <w:rPr>
      <w:lang w:eastAsia="en-US"/>
    </w:rPr>
  </w:style>
  <w:style w:type="paragraph" w:customStyle="1" w:styleId="B4">
    <w:name w:val="B4"/>
    <w:basedOn w:val="List4"/>
    <w:link w:val="B4Char"/>
    <w:rsid w:val="00AF00E9"/>
    <w:pPr>
      <w:spacing w:after="180"/>
      <w:jc w:val="left"/>
    </w:pPr>
    <w:rPr>
      <w:lang w:eastAsia="en-US"/>
    </w:rPr>
  </w:style>
  <w:style w:type="paragraph" w:customStyle="1" w:styleId="Proposal">
    <w:name w:val="Proposal"/>
    <w:basedOn w:val="Normal"/>
    <w:rsid w:val="00AF00E9"/>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F00E9"/>
    <w:rPr>
      <w:rFonts w:ascii="Arial" w:eastAsia="Times New Roman" w:hAnsi="Arial"/>
      <w:lang w:val="en-GB"/>
    </w:rPr>
  </w:style>
  <w:style w:type="paragraph" w:customStyle="1" w:styleId="B5">
    <w:name w:val="B5"/>
    <w:basedOn w:val="List5"/>
    <w:link w:val="B5Char"/>
    <w:rsid w:val="00AF00E9"/>
    <w:pPr>
      <w:spacing w:after="180"/>
      <w:jc w:val="left"/>
    </w:pPr>
    <w:rPr>
      <w:lang w:eastAsia="en-US"/>
    </w:rPr>
  </w:style>
  <w:style w:type="paragraph" w:customStyle="1" w:styleId="EX">
    <w:name w:val="EX"/>
    <w:basedOn w:val="Normal"/>
    <w:rsid w:val="00AF00E9"/>
    <w:pPr>
      <w:keepLines/>
      <w:spacing w:after="180"/>
      <w:ind w:left="1702" w:hanging="1418"/>
      <w:jc w:val="left"/>
    </w:pPr>
    <w:rPr>
      <w:lang w:eastAsia="en-US"/>
    </w:rPr>
  </w:style>
  <w:style w:type="paragraph" w:customStyle="1" w:styleId="EW">
    <w:name w:val="EW"/>
    <w:basedOn w:val="EX"/>
    <w:rsid w:val="00AF00E9"/>
    <w:pPr>
      <w:spacing w:after="0"/>
    </w:pPr>
  </w:style>
  <w:style w:type="paragraph" w:customStyle="1" w:styleId="TAL">
    <w:name w:val="TAL"/>
    <w:basedOn w:val="Normal"/>
    <w:link w:val="TALChar"/>
    <w:rsid w:val="00AF00E9"/>
    <w:pPr>
      <w:keepNext/>
      <w:keepLines/>
      <w:spacing w:after="0"/>
      <w:jc w:val="left"/>
    </w:pPr>
    <w:rPr>
      <w:sz w:val="18"/>
      <w:lang w:eastAsia="en-US"/>
    </w:rPr>
  </w:style>
  <w:style w:type="paragraph" w:customStyle="1" w:styleId="TAC">
    <w:name w:val="TAC"/>
    <w:basedOn w:val="TAL"/>
    <w:rsid w:val="00AF00E9"/>
    <w:pPr>
      <w:jc w:val="center"/>
    </w:pPr>
  </w:style>
  <w:style w:type="paragraph" w:customStyle="1" w:styleId="TAH">
    <w:name w:val="TAH"/>
    <w:basedOn w:val="TAC"/>
    <w:link w:val="TAHCar"/>
    <w:rsid w:val="00AF00E9"/>
    <w:rPr>
      <w:b/>
    </w:rPr>
  </w:style>
  <w:style w:type="paragraph" w:customStyle="1" w:styleId="TAN">
    <w:name w:val="TAN"/>
    <w:basedOn w:val="TAL"/>
    <w:link w:val="TANChar"/>
    <w:rsid w:val="00AF00E9"/>
    <w:pPr>
      <w:ind w:left="851" w:hanging="851"/>
    </w:pPr>
  </w:style>
  <w:style w:type="paragraph" w:customStyle="1" w:styleId="TAR">
    <w:name w:val="TAR"/>
    <w:basedOn w:val="TAL"/>
    <w:rsid w:val="00AF00E9"/>
    <w:pPr>
      <w:jc w:val="right"/>
    </w:pPr>
  </w:style>
  <w:style w:type="paragraph" w:customStyle="1" w:styleId="TH">
    <w:name w:val="TH"/>
    <w:basedOn w:val="Normal"/>
    <w:link w:val="THChar"/>
    <w:rsid w:val="00AF00E9"/>
    <w:pPr>
      <w:keepNext/>
      <w:keepLines/>
      <w:spacing w:before="60" w:after="180"/>
      <w:jc w:val="center"/>
    </w:pPr>
    <w:rPr>
      <w:b/>
      <w:lang w:eastAsia="en-US"/>
    </w:rPr>
  </w:style>
  <w:style w:type="paragraph" w:customStyle="1" w:styleId="TF">
    <w:name w:val="TF"/>
    <w:aliases w:val="left"/>
    <w:basedOn w:val="TH"/>
    <w:link w:val="TFChar"/>
    <w:rsid w:val="00AF00E9"/>
    <w:pPr>
      <w:keepNext w:val="0"/>
      <w:spacing w:before="0" w:after="240"/>
    </w:pPr>
  </w:style>
  <w:style w:type="paragraph" w:customStyle="1" w:styleId="TT">
    <w:name w:val="TT"/>
    <w:basedOn w:val="Heading1"/>
    <w:next w:val="Normal"/>
    <w:rsid w:val="00AF00E9"/>
    <w:pPr>
      <w:numPr>
        <w:numId w:val="0"/>
      </w:numPr>
      <w:ind w:left="1134" w:hanging="1134"/>
      <w:outlineLvl w:val="9"/>
    </w:pPr>
    <w:rPr>
      <w:rFonts w:cs="Times New Roman"/>
      <w:szCs w:val="20"/>
      <w:lang w:eastAsia="en-US"/>
    </w:rPr>
  </w:style>
  <w:style w:type="paragraph" w:customStyle="1" w:styleId="ZA">
    <w:name w:val="ZA"/>
    <w:rsid w:val="00AF00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AF00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AF00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AF00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AF00E9"/>
  </w:style>
  <w:style w:type="paragraph" w:customStyle="1" w:styleId="ZH">
    <w:name w:val="ZH"/>
    <w:rsid w:val="00AF00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AF00E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F00E9"/>
    <w:pPr>
      <w:framePr w:hRule="auto" w:wrap="notBeside" w:y="852"/>
    </w:pPr>
    <w:rPr>
      <w:i w:val="0"/>
      <w:sz w:val="40"/>
    </w:rPr>
  </w:style>
  <w:style w:type="paragraph" w:customStyle="1" w:styleId="ZU">
    <w:name w:val="ZU"/>
    <w:rsid w:val="00AF00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AF00E9"/>
    <w:pPr>
      <w:framePr w:wrap="notBeside" w:y="16161"/>
    </w:pPr>
  </w:style>
  <w:style w:type="paragraph" w:customStyle="1" w:styleId="FP">
    <w:name w:val="FP"/>
    <w:basedOn w:val="Normal"/>
    <w:rsid w:val="00AF00E9"/>
    <w:pPr>
      <w:spacing w:after="0"/>
      <w:jc w:val="left"/>
    </w:pPr>
    <w:rPr>
      <w:lang w:eastAsia="en-US"/>
    </w:rPr>
  </w:style>
  <w:style w:type="paragraph" w:customStyle="1" w:styleId="Observation">
    <w:name w:val="Observation"/>
    <w:basedOn w:val="Proposal"/>
    <w:qFormat/>
    <w:rsid w:val="00AF00E9"/>
    <w:pPr>
      <w:numPr>
        <w:numId w:val="9"/>
      </w:numPr>
      <w:ind w:left="1701" w:hanging="1701"/>
    </w:pPr>
  </w:style>
  <w:style w:type="paragraph" w:styleId="TableofFigures">
    <w:name w:val="table of figures"/>
    <w:basedOn w:val="Normal"/>
    <w:next w:val="Normal"/>
    <w:uiPriority w:val="99"/>
    <w:rsid w:val="00AF00E9"/>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CommentTextChar">
    <w:name w:val="Comment Text Char"/>
    <w:link w:val="CommentText"/>
    <w:rsid w:val="003A6168"/>
    <w:rPr>
      <w:rFonts w:ascii="Arial" w:eastAsia="Times New Roman" w:hAnsi="Arial"/>
      <w:lang w:val="en-GB"/>
    </w:rPr>
  </w:style>
  <w:style w:type="paragraph" w:customStyle="1" w:styleId="Doc-text2">
    <w:name w:val="Doc-text2"/>
    <w:basedOn w:val="Normal"/>
    <w:link w:val="Doc-text2Char"/>
    <w:qFormat/>
    <w:rsid w:val="00A43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basedOn w:val="Normal"/>
    <w:link w:val="ListParagraphChar"/>
    <w:uiPriority w:val="34"/>
    <w:qFormat/>
    <w:rsid w:val="00AC3986"/>
    <w:pPr>
      <w:spacing w:after="180"/>
      <w:ind w:left="720"/>
      <w:jc w:val="left"/>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rPr>
  </w:style>
  <w:style w:type="character" w:customStyle="1" w:styleId="Heading6Char">
    <w:name w:val="Heading 6 Char"/>
    <w:link w:val="Heading6"/>
    <w:rsid w:val="00AC3986"/>
    <w:rPr>
      <w:rFonts w:ascii="Arial" w:eastAsia="Times New Roman" w:hAnsi="Arial" w:cs="Arial"/>
      <w:lang w:val="en-GB"/>
    </w:rPr>
  </w:style>
  <w:style w:type="character" w:customStyle="1" w:styleId="Heading7Char">
    <w:name w:val="Heading 7 Char"/>
    <w:link w:val="Heading7"/>
    <w:rsid w:val="00AC3986"/>
    <w:rPr>
      <w:rFonts w:ascii="Arial" w:eastAsia="Times New Roman" w:hAnsi="Arial" w:cs="Arial"/>
      <w:lang w:val="en-GB"/>
    </w:rPr>
  </w:style>
  <w:style w:type="character" w:customStyle="1" w:styleId="Heading8Char">
    <w:name w:val="Heading 8 Char"/>
    <w:link w:val="Heading8"/>
    <w:rsid w:val="00AC3986"/>
    <w:rPr>
      <w:rFonts w:ascii="Arial" w:eastAsia="Times New Roman" w:hAnsi="Arial" w:cs="Arial"/>
      <w:lang w:val="en-GB"/>
    </w:rPr>
  </w:style>
  <w:style w:type="character" w:customStyle="1" w:styleId="Heading9Char">
    <w:name w:val="Heading 9 Char"/>
    <w:link w:val="Heading9"/>
    <w:rsid w:val="00AC3986"/>
    <w:rPr>
      <w:rFonts w:ascii="Arial" w:eastAsia="Times New Roman" w:hAnsi="Arial" w:cs="Arial"/>
      <w:lang w:val="en-GB"/>
    </w:rPr>
  </w:style>
  <w:style w:type="paragraph" w:customStyle="1" w:styleId="NO">
    <w:name w:val="NO"/>
    <w:basedOn w:val="Normal"/>
    <w:link w:val="NOChar"/>
    <w:rsid w:val="00AC3986"/>
    <w:pPr>
      <w:keepLines/>
      <w:spacing w:after="180"/>
      <w:ind w:left="1135" w:hanging="851"/>
      <w:jc w:val="left"/>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qFormat/>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jc w:val="left"/>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overflowPunct/>
      <w:autoSpaceDE/>
      <w:autoSpaceDN/>
      <w:adjustRightInd/>
      <w:spacing w:before="240" w:after="0"/>
      <w:textAlignment w:val="auto"/>
    </w:pPr>
    <w:rPr>
      <w:noProof/>
      <w:color w:val="000000"/>
      <w:lang w:val="en-US" w:eastAsia="en-US"/>
    </w:rPr>
  </w:style>
  <w:style w:type="character" w:customStyle="1" w:styleId="ListParagraphChar">
    <w:name w:val="List Paragraph Char"/>
    <w:link w:val="ListParagraph"/>
    <w:uiPriority w:val="34"/>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Obsser">
    <w:name w:val="Obsser"/>
    <w:basedOn w:val="Normal"/>
    <w:qFormat/>
    <w:rsid w:val="00015277"/>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15DA"/>
    <w:rPr>
      <w:rFonts w:ascii="Arial" w:eastAsia="Times New Roman" w:hAnsi="Arial" w:cs="Arial"/>
      <w:sz w:val="24"/>
      <w:szCs w:val="24"/>
      <w:lang w:val="en-GB"/>
    </w:rPr>
  </w:style>
  <w:style w:type="character" w:customStyle="1" w:styleId="CRCoverPageZchn">
    <w:name w:val="CR Cover Page Zchn"/>
    <w:link w:val="CRCoverPage"/>
    <w:rsid w:val="009E554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86560211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1005867465">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19855548">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82458181">
      <w:bodyDiv w:val="1"/>
      <w:marLeft w:val="0"/>
      <w:marRight w:val="0"/>
      <w:marTop w:val="0"/>
      <w:marBottom w:val="0"/>
      <w:divBdr>
        <w:top w:val="none" w:sz="0" w:space="0" w:color="auto"/>
        <w:left w:val="none" w:sz="0" w:space="0" w:color="auto"/>
        <w:bottom w:val="none" w:sz="0" w:space="0" w:color="auto"/>
        <w:right w:val="none" w:sz="0" w:space="0" w:color="auto"/>
      </w:divBdr>
    </w:div>
    <w:div w:id="1809742150">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_dlc_DocIdPersistId xmlns="f166a696-7b5b-4ccd-9f0c-ffde0cceec81" xsi:nil="true"/>
    <Prepared.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5NUHHDQN7SK2-1476151046-35217</_dlc_DocId>
    <_dlc_DocIdUrl xmlns="f166a696-7b5b-4ccd-9f0c-ffde0cceec81">
      <Url>https://ericsson.sharepoint.com/sites/star/_layouts/15/DocIdRedir.aspx?ID=5NUHHDQN7SK2-1476151046-35217</Url>
      <Description>5NUHHDQN7SK2-1476151046-35217</Description>
    </_dlc_DocIdUrl>
  </documentManagement>
</p:properti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CFB65-35D4-44C6-BB5A-624C1BA44C0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BEF4A709-4DF1-46DD-8581-F4CFA0ABA0EA}">
  <ds:schemaRefs>
    <ds:schemaRef ds:uri="http://schemas.microsoft.com/office/2006/metadata/longProperties"/>
  </ds:schemaRefs>
</ds:datastoreItem>
</file>

<file path=customXml/itemProps3.xml><?xml version="1.0" encoding="utf-8"?>
<ds:datastoreItem xmlns:ds="http://schemas.openxmlformats.org/officeDocument/2006/customXml" ds:itemID="{DA507235-8B42-44B9-9DA3-FF62BE0BABC2}">
  <ds:schemaRefs>
    <ds:schemaRef ds:uri="http://schemas.microsoft.com/sharepoint/events"/>
  </ds:schemaRefs>
</ds:datastoreItem>
</file>

<file path=customXml/itemProps4.xml><?xml version="1.0" encoding="utf-8"?>
<ds:datastoreItem xmlns:ds="http://schemas.openxmlformats.org/officeDocument/2006/customXml" ds:itemID="{37FD0AA3-51E5-4BAB-924C-9EA446FA7867}">
  <ds:schemaRefs>
    <ds:schemaRef ds:uri="Microsoft.SharePoint.Taxonomy.ContentTypeSync"/>
  </ds:schemaRefs>
</ds:datastoreItem>
</file>

<file path=customXml/itemProps5.xml><?xml version="1.0" encoding="utf-8"?>
<ds:datastoreItem xmlns:ds="http://schemas.openxmlformats.org/officeDocument/2006/customXml" ds:itemID="{A95C76C1-4526-4A24-A131-1F5F56497625}">
  <ds:schemaRefs>
    <ds:schemaRef ds:uri="http://schemas.microsoft.com/sharepoint/v3/contenttype/forms"/>
  </ds:schemaRefs>
</ds:datastoreItem>
</file>

<file path=customXml/itemProps6.xml><?xml version="1.0" encoding="utf-8"?>
<ds:datastoreItem xmlns:ds="http://schemas.openxmlformats.org/officeDocument/2006/customXml" ds:itemID="{12942B98-4079-4784-AC25-F6B65B174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C7A10C9-B34C-42DF-AF76-C609EEA47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148</TotalTime>
  <Pages>3</Pages>
  <Words>1222</Words>
  <Characters>6479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Marco</dc:creator>
  <cp:keywords>3GPP; Ericsson; TDoc</cp:keywords>
  <cp:lastModifiedBy>Ericsson</cp:lastModifiedBy>
  <cp:revision>138</cp:revision>
  <cp:lastPrinted>2008-01-31T07:09:00Z</cp:lastPrinted>
  <dcterms:created xsi:type="dcterms:W3CDTF">2018-10-29T15:07:00Z</dcterms:created>
  <dcterms:modified xsi:type="dcterms:W3CDTF">2018-11-02T01:07:00Z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EriCOLLProjects">
    <vt:lpwstr/>
  </property>
  <property fmtid="{D5CDD505-2E9C-101B-9397-08002B2CF9AE}" pid="5" name="EriCOLLCategory">
    <vt:lpwstr>4;#Research|7f1f7aab-c784-40ec-8666-825d2ac7abef</vt:lpwstr>
  </property>
  <property fmtid="{D5CDD505-2E9C-101B-9397-08002B2CF9AE}" pid="6" name="EriCOLLCompetence">
    <vt:lpwstr/>
  </property>
  <property fmtid="{D5CDD505-2E9C-101B-9397-08002B2CF9AE}" pid="7" name="EriCOLLOrganizationUnit">
    <vt:lpwstr>5;#GFTE ER Radio Access Technologies|692a7af5-c1f7-4d68-b1ab-a7920dfecb78</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5NUHHDQN7SK2-1476151046-32539</vt:lpwstr>
  </property>
  <property fmtid="{D5CDD505-2E9C-101B-9397-08002B2CF9AE}" pid="13" name="_dlc_DocIdItemGuid">
    <vt:lpwstr>80312523-f077-439c-b1ee-4ebbaebc0a1d</vt:lpwstr>
  </property>
  <property fmtid="{D5CDD505-2E9C-101B-9397-08002B2CF9AE}" pid="14" name="_dlc_DocIdUrl">
    <vt:lpwstr>https://ericsson.sharepoint.com/sites/star/_layouts/15/DocIdRedir.aspx?ID=5NUHHDQN7SK2-1476151046-32539, 5NUHHDQN7SK2-1476151046-32539</vt:lpwstr>
  </property>
  <property fmtid="{D5CDD505-2E9C-101B-9397-08002B2CF9AE}" pid="15" name="ContentTypeId">
    <vt:lpwstr>0x010100C5F30C9B16E14C8EACE5F2CC7B7AC7F400F5862E332FC6CE449700A00A9FC83FBA</vt:lpwstr>
  </property>
</Properties>
</file>